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45EC" w:rsidRPr="00636FA5" w:rsidRDefault="002145EC" w:rsidP="00636FA5">
      <w:pPr>
        <w:pStyle w:val="Untertitel"/>
        <w:spacing w:after="120"/>
        <w:jc w:val="center"/>
        <w:rPr>
          <w:sz w:val="20"/>
          <w:szCs w:val="20"/>
        </w:rPr>
      </w:pPr>
      <w:r w:rsidRPr="00636FA5">
        <w:rPr>
          <w:sz w:val="56"/>
          <w:szCs w:val="56"/>
        </w:rPr>
        <w:t>Stadt Heidelberg</w:t>
      </w:r>
      <w:r w:rsidRPr="00636FA5">
        <w:rPr>
          <w:sz w:val="20"/>
          <w:szCs w:val="20"/>
        </w:rPr>
        <w:br/>
      </w:r>
    </w:p>
    <w:p w:rsidR="002145EC" w:rsidRPr="00636FA5" w:rsidRDefault="002145EC" w:rsidP="00636FA5">
      <w:pPr>
        <w:pStyle w:val="Untertitel"/>
        <w:spacing w:after="120"/>
        <w:jc w:val="center"/>
        <w:rPr>
          <w:b w:val="0"/>
          <w:sz w:val="20"/>
          <w:szCs w:val="20"/>
        </w:rPr>
      </w:pPr>
      <w:r w:rsidRPr="00636FA5">
        <w:rPr>
          <w:b w:val="0"/>
        </w:rPr>
        <w:t>in  Kooperation mit</w:t>
      </w:r>
      <w:r>
        <w:rPr>
          <w:b w:val="0"/>
        </w:rPr>
        <w:br/>
      </w:r>
    </w:p>
    <w:p w:rsidR="002145EC" w:rsidRPr="00636FA5" w:rsidRDefault="002145EC" w:rsidP="00636FA5">
      <w:pPr>
        <w:jc w:val="center"/>
        <w:rPr>
          <w:sz w:val="40"/>
          <w:szCs w:val="40"/>
        </w:rPr>
      </w:pPr>
      <w:r w:rsidRPr="00636FA5">
        <w:rPr>
          <w:b/>
          <w:sz w:val="40"/>
          <w:szCs w:val="40"/>
        </w:rPr>
        <w:t>Internationale Bauausstellung Heidelberg</w:t>
      </w:r>
    </w:p>
    <w:p w:rsidR="00CD0131" w:rsidRDefault="00CD0131" w:rsidP="0055278D">
      <w:pPr>
        <w:rPr>
          <w:color w:val="FF0000"/>
        </w:rPr>
      </w:pPr>
    </w:p>
    <w:p w:rsidR="00C52788" w:rsidRDefault="00C52788" w:rsidP="0055278D">
      <w:pPr>
        <w:rPr>
          <w:color w:val="FF0000"/>
        </w:rPr>
      </w:pPr>
    </w:p>
    <w:p w:rsidR="00C52788" w:rsidRDefault="00A36373" w:rsidP="0055278D">
      <w:pPr>
        <w:rPr>
          <w:color w:val="FF0000"/>
        </w:rPr>
      </w:pPr>
      <w:r w:rsidRPr="00B529D6">
        <w:rPr>
          <w:noProof/>
          <w:color w:val="FF0000"/>
        </w:rPr>
        <w:drawing>
          <wp:anchor distT="0" distB="0" distL="114300" distR="114300" simplePos="0" relativeHeight="251659264" behindDoc="0" locked="0" layoutInCell="1" allowOverlap="1" wp14:anchorId="6068A580" wp14:editId="5802D549">
            <wp:simplePos x="0" y="0"/>
            <wp:positionH relativeFrom="column">
              <wp:posOffset>1028700</wp:posOffset>
            </wp:positionH>
            <wp:positionV relativeFrom="paragraph">
              <wp:posOffset>-3810</wp:posOffset>
            </wp:positionV>
            <wp:extent cx="1826895" cy="304800"/>
            <wp:effectExtent l="0" t="0" r="1905" b="0"/>
            <wp:wrapNone/>
            <wp:docPr id="11" name="Bild 11" descr="Gemeinsame Dateien:4 Sekretariat - gemeinsame Dateien:Vorlagen:Logo Stadt HD:LOGO Stadt Heidelberg EXTERN_NEU!!!!:Logo_Bildmarke_Schriftzug_SW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emeinsame Dateien:4 Sekretariat - gemeinsame Dateien:Vorlagen:Logo Stadt HD:LOGO Stadt Heidelberg EXTERN_NEU!!!!:Logo_Bildmarke_Schriftzug_SW.ep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FF0000"/>
        </w:rPr>
        <w:t xml:space="preserve">                                                                                                                 </w:t>
      </w:r>
      <w:r w:rsidRPr="00185614">
        <w:rPr>
          <w:rFonts w:cs="Arial"/>
          <w:noProof/>
          <w:sz w:val="18"/>
          <w:szCs w:val="18"/>
        </w:rPr>
        <w:drawing>
          <wp:inline distT="0" distB="0" distL="0" distR="0" wp14:anchorId="41C2CBDB" wp14:editId="691376AF">
            <wp:extent cx="812309" cy="289755"/>
            <wp:effectExtent l="0" t="0" r="635" b="0"/>
            <wp:docPr id="72" name="Bild 72" descr="Gemeinsame Dateien:4 Sekretariat - gemeinsame Dateien:Vorlagen:logo_iba_hd:IBA-Logo_Horizontal_100k_RZ_d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meinsame Dateien:4 Sekretariat - gemeinsame Dateien:Vorlagen:logo_iba_hd:IBA-Logo_Horizontal_100k_RZ_dt.ep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309" cy="28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788" w:rsidRDefault="00C52788" w:rsidP="0055278D">
      <w:pPr>
        <w:rPr>
          <w:color w:val="FF0000"/>
        </w:rPr>
      </w:pPr>
    </w:p>
    <w:p w:rsidR="002145EC" w:rsidRPr="00636FA5" w:rsidRDefault="002145EC" w:rsidP="00636FA5">
      <w:pPr>
        <w:pStyle w:val="Titel"/>
        <w:tabs>
          <w:tab w:val="right" w:pos="7371"/>
        </w:tabs>
        <w:spacing w:after="0" w:line="360" w:lineRule="auto"/>
        <w:jc w:val="center"/>
        <w:rPr>
          <w:b w:val="0"/>
          <w:sz w:val="52"/>
          <w:szCs w:val="52"/>
        </w:rPr>
      </w:pPr>
      <w:r w:rsidRPr="00636FA5">
        <w:rPr>
          <w:b w:val="0"/>
          <w:sz w:val="52"/>
          <w:szCs w:val="52"/>
        </w:rPr>
        <w:t>Planungswettbewerb</w:t>
      </w:r>
    </w:p>
    <w:p w:rsidR="002145EC" w:rsidRDefault="00EB7362" w:rsidP="00636FA5">
      <w:pPr>
        <w:pStyle w:val="Untertitel"/>
        <w:jc w:val="center"/>
        <w:rPr>
          <w:sz w:val="52"/>
          <w:szCs w:val="52"/>
        </w:rPr>
      </w:pPr>
      <w:r>
        <w:rPr>
          <w:sz w:val="52"/>
          <w:szCs w:val="52"/>
        </w:rPr>
        <w:t>Rad- und Fußgängerverbindung</w:t>
      </w:r>
      <w:r w:rsidR="002145EC" w:rsidRPr="00636FA5">
        <w:rPr>
          <w:sz w:val="52"/>
          <w:szCs w:val="52"/>
        </w:rPr>
        <w:t xml:space="preserve"> über den Neckar</w:t>
      </w:r>
    </w:p>
    <w:p w:rsidR="005014F6" w:rsidRPr="005014F6" w:rsidRDefault="005014F6" w:rsidP="005014F6">
      <w:pPr>
        <w:jc w:val="center"/>
        <w:rPr>
          <w:color w:val="FF0000"/>
          <w:sz w:val="16"/>
          <w:szCs w:val="16"/>
        </w:rPr>
      </w:pPr>
      <w:r w:rsidRPr="005014F6">
        <w:rPr>
          <w:color w:val="FF0000"/>
          <w:sz w:val="52"/>
          <w:szCs w:val="52"/>
        </w:rPr>
        <w:t>Bewerbungsunterlagen</w:t>
      </w:r>
      <w:r>
        <w:rPr>
          <w:color w:val="FF0000"/>
          <w:sz w:val="52"/>
          <w:szCs w:val="52"/>
        </w:rPr>
        <w:br/>
      </w:r>
    </w:p>
    <w:p w:rsidR="00FF0044" w:rsidRDefault="00FF0044" w:rsidP="00290221">
      <w:pPr>
        <w:rPr>
          <w:color w:val="FF000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6012F1D" wp14:editId="36794633">
            <wp:simplePos x="0" y="0"/>
            <wp:positionH relativeFrom="column">
              <wp:posOffset>-128905</wp:posOffset>
            </wp:positionH>
            <wp:positionV relativeFrom="paragraph">
              <wp:posOffset>99695</wp:posOffset>
            </wp:positionV>
            <wp:extent cx="6042660" cy="3000375"/>
            <wp:effectExtent l="0" t="0" r="0" b="9525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337" t="11195" r="3081" b="7970"/>
                    <a:stretch/>
                  </pic:blipFill>
                  <pic:spPr bwMode="auto">
                    <a:xfrm>
                      <a:off x="0" y="0"/>
                      <a:ext cx="6042660" cy="300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45EC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90221">
        <w:rPr>
          <w:color w:val="FF0000"/>
        </w:rPr>
        <w:br/>
      </w:r>
      <w:r w:rsidR="002145EC">
        <w:rPr>
          <w:color w:val="FF0000"/>
        </w:rPr>
        <w:br/>
      </w:r>
    </w:p>
    <w:p w:rsidR="00290221" w:rsidRPr="00AD612B" w:rsidRDefault="00290221" w:rsidP="00290221">
      <w:pPr>
        <w:rPr>
          <w:color w:val="000000" w:themeColor="text1"/>
        </w:rPr>
      </w:pPr>
      <w:r>
        <w:rPr>
          <w:color w:val="FF0000"/>
        </w:rPr>
        <w:br/>
      </w:r>
      <w:r w:rsidRPr="00AD612B">
        <w:rPr>
          <w:color w:val="000000" w:themeColor="text1"/>
        </w:rPr>
        <w:t xml:space="preserve">Datum: </w:t>
      </w:r>
      <w:r w:rsidR="005014F6">
        <w:rPr>
          <w:color w:val="000000" w:themeColor="text1"/>
        </w:rPr>
        <w:t>15</w:t>
      </w:r>
      <w:r w:rsidRPr="00AD612B">
        <w:rPr>
          <w:color w:val="000000" w:themeColor="text1"/>
        </w:rPr>
        <w:t>.</w:t>
      </w:r>
      <w:r w:rsidR="00995E40">
        <w:rPr>
          <w:color w:val="000000" w:themeColor="text1"/>
        </w:rPr>
        <w:t>10</w:t>
      </w:r>
      <w:r w:rsidRPr="00AD612B">
        <w:rPr>
          <w:color w:val="000000" w:themeColor="text1"/>
        </w:rPr>
        <w:t>.2018</w:t>
      </w:r>
    </w:p>
    <w:p w:rsidR="00A05FAA" w:rsidRPr="00D14BDB" w:rsidRDefault="00A05FAA" w:rsidP="0055278D">
      <w:pPr>
        <w:rPr>
          <w:color w:val="FF0000"/>
        </w:rPr>
        <w:sectPr w:rsidR="00A05FAA" w:rsidRPr="00D14BDB" w:rsidSect="00A40AD1">
          <w:footerReference w:type="default" r:id="rId11"/>
          <w:pgSz w:w="11906" w:h="16838"/>
          <w:pgMar w:top="1418" w:right="1700" w:bottom="1134" w:left="1418" w:header="709" w:footer="709" w:gutter="0"/>
          <w:pgNumType w:start="1"/>
          <w:cols w:space="708"/>
          <w:docGrid w:linePitch="360"/>
        </w:sectPr>
      </w:pPr>
    </w:p>
    <w:p w:rsidR="000371CF" w:rsidRDefault="000371CF" w:rsidP="005014F6"/>
    <w:p w:rsidR="005014F6" w:rsidRDefault="005014F6" w:rsidP="005014F6">
      <w:pPr>
        <w:pStyle w:val="Kopfzeile"/>
        <w:jc w:val="center"/>
        <w:rPr>
          <w:rFonts w:ascii="Arial" w:hAnsi="Arial" w:cs="Arial"/>
          <w:sz w:val="48"/>
          <w:szCs w:val="48"/>
        </w:rPr>
      </w:pPr>
    </w:p>
    <w:p w:rsidR="005014F6" w:rsidRDefault="005014F6" w:rsidP="005014F6">
      <w:pPr>
        <w:pStyle w:val="Kopfzeile"/>
        <w:jc w:val="center"/>
        <w:rPr>
          <w:rFonts w:ascii="Arial" w:hAnsi="Arial" w:cs="Arial"/>
          <w:sz w:val="48"/>
          <w:szCs w:val="48"/>
        </w:rPr>
      </w:pPr>
    </w:p>
    <w:p w:rsidR="005014F6" w:rsidRDefault="005014F6" w:rsidP="005014F6">
      <w:pPr>
        <w:pStyle w:val="Kopfzeile"/>
        <w:jc w:val="center"/>
        <w:rPr>
          <w:rFonts w:ascii="Arial" w:hAnsi="Arial" w:cs="Arial"/>
          <w:sz w:val="48"/>
          <w:szCs w:val="48"/>
        </w:rPr>
      </w:pPr>
    </w:p>
    <w:p w:rsidR="005014F6" w:rsidRPr="00553ABA" w:rsidRDefault="005014F6" w:rsidP="005014F6">
      <w:pPr>
        <w:pStyle w:val="Kopfzeile"/>
        <w:jc w:val="center"/>
        <w:rPr>
          <w:rFonts w:cs="Arial"/>
          <w:sz w:val="52"/>
          <w:szCs w:val="52"/>
        </w:rPr>
      </w:pPr>
      <w:r w:rsidRPr="00553ABA">
        <w:rPr>
          <w:rFonts w:cs="Arial"/>
          <w:sz w:val="52"/>
          <w:szCs w:val="52"/>
        </w:rPr>
        <w:t>Teilnahmeantrag</w:t>
      </w:r>
      <w:r w:rsidRPr="00553ABA">
        <w:rPr>
          <w:rFonts w:cs="Arial"/>
          <w:sz w:val="52"/>
          <w:szCs w:val="52"/>
        </w:rPr>
        <w:br/>
        <w:t xml:space="preserve"> </w:t>
      </w:r>
      <w:r w:rsidRPr="00553ABA">
        <w:rPr>
          <w:rFonts w:cs="Arial"/>
          <w:sz w:val="52"/>
          <w:szCs w:val="52"/>
        </w:rPr>
        <w:br/>
      </w:r>
    </w:p>
    <w:p w:rsidR="005014F6" w:rsidRPr="00553ABA" w:rsidRDefault="005014F6" w:rsidP="005014F6">
      <w:pPr>
        <w:pStyle w:val="Kopfzeile"/>
        <w:rPr>
          <w:rFonts w:cs="Arial"/>
          <w:szCs w:val="22"/>
        </w:rPr>
      </w:pPr>
      <w:r w:rsidRPr="00553ABA">
        <w:rPr>
          <w:rFonts w:cs="Arial"/>
          <w:szCs w:val="22"/>
        </w:rPr>
        <w:t>Eingang der Bewerbung:</w:t>
      </w:r>
      <w:r w:rsidR="00D23224">
        <w:rPr>
          <w:rFonts w:cs="Arial"/>
          <w:szCs w:val="22"/>
        </w:rPr>
        <w:t xml:space="preserve"> </w:t>
      </w:r>
      <w:sdt>
        <w:sdtPr>
          <w:rPr>
            <w:rFonts w:cs="Arial"/>
            <w:color w:val="00B0F0"/>
            <w:sz w:val="16"/>
            <w:szCs w:val="16"/>
          </w:rPr>
          <w:id w:val="-765695204"/>
          <w:placeholder>
            <w:docPart w:val="DefaultPlaceholder_-1854013440"/>
          </w:placeholder>
          <w:text/>
        </w:sdtPr>
        <w:sdtEndPr/>
        <w:sdtContent>
          <w:r w:rsidR="00AA4C04" w:rsidRPr="00AA4C04">
            <w:rPr>
              <w:rFonts w:cs="Arial"/>
              <w:color w:val="00B0F0"/>
              <w:sz w:val="16"/>
              <w:szCs w:val="16"/>
            </w:rPr>
            <w:t>Eintrag durch Wettbewerbsbetreuer</w:t>
          </w:r>
        </w:sdtContent>
      </w:sdt>
    </w:p>
    <w:p w:rsidR="005014F6" w:rsidRPr="00553ABA" w:rsidRDefault="005014F6" w:rsidP="005014F6">
      <w:pPr>
        <w:pStyle w:val="Kopfzeile"/>
        <w:rPr>
          <w:rFonts w:cs="Arial"/>
          <w:szCs w:val="22"/>
        </w:rPr>
      </w:pPr>
      <w:r w:rsidRPr="00553ABA">
        <w:rPr>
          <w:rFonts w:cs="Arial"/>
          <w:szCs w:val="22"/>
        </w:rPr>
        <w:br/>
      </w:r>
      <w:r w:rsidRPr="00553ABA">
        <w:rPr>
          <w:rFonts w:cs="Arial"/>
          <w:szCs w:val="22"/>
        </w:rPr>
        <w:tab/>
      </w:r>
      <w:r w:rsidRPr="00553ABA">
        <w:rPr>
          <w:rFonts w:cs="Arial"/>
          <w:szCs w:val="22"/>
        </w:rPr>
        <w:tab/>
      </w:r>
    </w:p>
    <w:p w:rsidR="005014F6" w:rsidRPr="00553ABA" w:rsidRDefault="005014F6" w:rsidP="005014F6">
      <w:pPr>
        <w:pStyle w:val="Kopfzeile"/>
        <w:rPr>
          <w:rFonts w:cs="Arial"/>
          <w:szCs w:val="22"/>
        </w:rPr>
      </w:pPr>
      <w:r w:rsidRPr="00553ABA">
        <w:rPr>
          <w:rFonts w:cs="Arial"/>
          <w:szCs w:val="22"/>
        </w:rPr>
        <w:t>Bewerber Nr.:</w:t>
      </w:r>
      <w:r w:rsidR="00D23224">
        <w:rPr>
          <w:rFonts w:cs="Arial"/>
          <w:szCs w:val="22"/>
        </w:rPr>
        <w:t xml:space="preserve"> </w:t>
      </w:r>
      <w:sdt>
        <w:sdtPr>
          <w:rPr>
            <w:rFonts w:cs="Arial"/>
            <w:color w:val="00B0F0"/>
            <w:sz w:val="16"/>
            <w:szCs w:val="16"/>
          </w:rPr>
          <w:id w:val="2121258132"/>
          <w:placeholder>
            <w:docPart w:val="DefaultPlaceholder_-1854013440"/>
          </w:placeholder>
          <w:text/>
        </w:sdtPr>
        <w:sdtEndPr/>
        <w:sdtContent>
          <w:r w:rsidR="00AA4C04" w:rsidRPr="00AA4C04">
            <w:rPr>
              <w:rFonts w:cs="Arial"/>
              <w:color w:val="00B0F0"/>
              <w:sz w:val="16"/>
              <w:szCs w:val="16"/>
            </w:rPr>
            <w:t>Eintrag durch Wettbewerbsbetreuer</w:t>
          </w:r>
        </w:sdtContent>
      </w:sdt>
    </w:p>
    <w:p w:rsidR="005014F6" w:rsidRPr="001641CC" w:rsidRDefault="005014F6" w:rsidP="005014F6">
      <w:pPr>
        <w:pStyle w:val="Kopfzeile"/>
        <w:rPr>
          <w:rFonts w:cs="Arial"/>
          <w:szCs w:val="22"/>
        </w:rPr>
      </w:pPr>
      <w:r w:rsidRPr="00553ABA">
        <w:rPr>
          <w:rFonts w:cs="Arial"/>
          <w:color w:val="FF0000"/>
          <w:szCs w:val="22"/>
        </w:rPr>
        <w:br/>
      </w:r>
      <w:r w:rsidRPr="00553ABA">
        <w:rPr>
          <w:rFonts w:cs="Arial"/>
          <w:color w:val="FF0000"/>
          <w:szCs w:val="22"/>
        </w:rPr>
        <w:br/>
      </w:r>
    </w:p>
    <w:p w:rsidR="005014F6" w:rsidRPr="00553ABA" w:rsidRDefault="005014F6" w:rsidP="005014F6">
      <w:pPr>
        <w:rPr>
          <w:rStyle w:val="Courier10FSchwarz"/>
          <w:b w:val="0"/>
          <w:sz w:val="22"/>
          <w:szCs w:val="22"/>
        </w:rPr>
      </w:pPr>
      <w:r w:rsidRPr="00553ABA">
        <w:rPr>
          <w:rStyle w:val="Courier10FSchwarz"/>
          <w:b w:val="0"/>
          <w:sz w:val="22"/>
          <w:szCs w:val="22"/>
        </w:rPr>
        <w:t>Ausloberin:</w:t>
      </w:r>
    </w:p>
    <w:p w:rsidR="005014F6" w:rsidRPr="00571021" w:rsidRDefault="00571021" w:rsidP="00571021">
      <w:pPr>
        <w:spacing w:after="0"/>
        <w:jc w:val="left"/>
        <w:rPr>
          <w:rStyle w:val="Courier10FSchwarz"/>
          <w:b w:val="0"/>
          <w:sz w:val="22"/>
          <w:szCs w:val="22"/>
        </w:rPr>
      </w:pPr>
      <w:r>
        <w:rPr>
          <w:rStyle w:val="Courier10FSchwarz"/>
          <w:b w:val="0"/>
          <w:sz w:val="22"/>
          <w:szCs w:val="22"/>
        </w:rPr>
        <w:t>Stadt Heidelberg</w:t>
      </w:r>
      <w:r w:rsidR="005014F6" w:rsidRPr="00553ABA">
        <w:rPr>
          <w:rStyle w:val="Courier10FSchwarz"/>
          <w:b w:val="0"/>
          <w:sz w:val="22"/>
          <w:szCs w:val="22"/>
        </w:rPr>
        <w:br/>
      </w:r>
      <w:r>
        <w:rPr>
          <w:rStyle w:val="Courier10FSchwarz"/>
          <w:b w:val="0"/>
          <w:sz w:val="22"/>
          <w:szCs w:val="22"/>
        </w:rPr>
        <w:t>Dezernat II, Amt für Verkehrsmanagement</w:t>
      </w:r>
    </w:p>
    <w:p w:rsidR="005014F6" w:rsidRPr="00571021" w:rsidRDefault="00571021" w:rsidP="00571021">
      <w:pPr>
        <w:spacing w:after="0"/>
        <w:rPr>
          <w:rStyle w:val="Courier10FSchwarz"/>
          <w:b w:val="0"/>
          <w:sz w:val="22"/>
          <w:szCs w:val="22"/>
        </w:rPr>
      </w:pPr>
      <w:r>
        <w:rPr>
          <w:rStyle w:val="Courier10FSchwarz"/>
          <w:b w:val="0"/>
          <w:sz w:val="22"/>
          <w:szCs w:val="22"/>
        </w:rPr>
        <w:t>69115 Heidelberg</w:t>
      </w:r>
    </w:p>
    <w:p w:rsidR="005014F6" w:rsidRPr="00553ABA" w:rsidRDefault="005014F6" w:rsidP="005014F6">
      <w:pPr>
        <w:rPr>
          <w:szCs w:val="22"/>
        </w:rPr>
      </w:pPr>
      <w:r w:rsidRPr="00553ABA">
        <w:rPr>
          <w:szCs w:val="22"/>
        </w:rPr>
        <w:br/>
      </w:r>
    </w:p>
    <w:p w:rsidR="005014F6" w:rsidRPr="00553ABA" w:rsidRDefault="005014F6" w:rsidP="005014F6">
      <w:pPr>
        <w:ind w:right="414"/>
        <w:rPr>
          <w:szCs w:val="22"/>
        </w:rPr>
      </w:pPr>
      <w:r w:rsidRPr="00553ABA">
        <w:rPr>
          <w:szCs w:val="22"/>
        </w:rPr>
        <w:t>Wettbewerbsaufgabe:</w:t>
      </w:r>
    </w:p>
    <w:p w:rsidR="005014F6" w:rsidRPr="00571021" w:rsidRDefault="00571021" w:rsidP="005014F6">
      <w:pPr>
        <w:rPr>
          <w:rStyle w:val="Courier10FSchwarz"/>
          <w:b w:val="0"/>
          <w:sz w:val="22"/>
          <w:szCs w:val="22"/>
        </w:rPr>
      </w:pPr>
      <w:r>
        <w:rPr>
          <w:rStyle w:val="Courier10FSchwarz"/>
          <w:b w:val="0"/>
          <w:sz w:val="22"/>
          <w:szCs w:val="22"/>
        </w:rPr>
        <w:t>Rad- und Fußgängerverbindung über den Neckar</w:t>
      </w:r>
    </w:p>
    <w:p w:rsidR="005014F6" w:rsidRPr="00553ABA" w:rsidRDefault="005014F6" w:rsidP="005014F6">
      <w:pPr>
        <w:ind w:right="414"/>
        <w:rPr>
          <w:szCs w:val="22"/>
        </w:rPr>
      </w:pPr>
      <w:r w:rsidRPr="00553ABA">
        <w:rPr>
          <w:szCs w:val="22"/>
        </w:rPr>
        <w:br/>
      </w:r>
      <w:r w:rsidRPr="00553ABA">
        <w:rPr>
          <w:szCs w:val="22"/>
        </w:rPr>
        <w:br/>
      </w:r>
    </w:p>
    <w:p w:rsidR="005014F6" w:rsidRPr="00553ABA" w:rsidRDefault="005014F6" w:rsidP="005014F6">
      <w:pPr>
        <w:ind w:right="414"/>
        <w:rPr>
          <w:szCs w:val="22"/>
        </w:rPr>
      </w:pPr>
      <w:r w:rsidRPr="00553ABA">
        <w:rPr>
          <w:szCs w:val="22"/>
        </w:rPr>
        <w:t>Wettbewerbsart:</w:t>
      </w:r>
    </w:p>
    <w:p w:rsidR="005014F6" w:rsidRPr="00553ABA" w:rsidRDefault="005014F6" w:rsidP="005014F6">
      <w:pPr>
        <w:rPr>
          <w:rStyle w:val="Courier10FSchwarz"/>
          <w:b w:val="0"/>
          <w:sz w:val="22"/>
          <w:szCs w:val="22"/>
        </w:rPr>
      </w:pPr>
      <w:r w:rsidRPr="00553ABA">
        <w:rPr>
          <w:rStyle w:val="Courier10FSchwarz"/>
          <w:b w:val="0"/>
          <w:sz w:val="22"/>
          <w:szCs w:val="22"/>
        </w:rPr>
        <w:t xml:space="preserve">Nichtoffener </w:t>
      </w:r>
      <w:r w:rsidR="00571021">
        <w:rPr>
          <w:rStyle w:val="Courier10FSchwarz"/>
          <w:b w:val="0"/>
          <w:sz w:val="22"/>
          <w:szCs w:val="22"/>
        </w:rPr>
        <w:t>zweistufiger</w:t>
      </w:r>
      <w:r w:rsidRPr="00553ABA">
        <w:rPr>
          <w:rStyle w:val="Courier10FSchwarz"/>
          <w:b w:val="0"/>
          <w:sz w:val="22"/>
          <w:szCs w:val="22"/>
        </w:rPr>
        <w:t xml:space="preserve"> Planungswettbewerb nach RPW 2013</w:t>
      </w:r>
    </w:p>
    <w:p w:rsidR="005014F6" w:rsidRPr="004359B6" w:rsidRDefault="005014F6" w:rsidP="00571021">
      <w:pPr>
        <w:spacing w:after="0"/>
        <w:rPr>
          <w:b/>
          <w:szCs w:val="22"/>
        </w:rPr>
      </w:pPr>
      <w:r>
        <w:rPr>
          <w:color w:val="FF0000"/>
        </w:rPr>
        <w:br/>
      </w:r>
      <w:r>
        <w:rPr>
          <w:color w:val="FF0000"/>
        </w:rPr>
        <w:br/>
      </w:r>
      <w:r>
        <w:rPr>
          <w:color w:val="FF0000"/>
        </w:rPr>
        <w:br/>
      </w:r>
      <w:r>
        <w:rPr>
          <w:color w:val="FF0000"/>
        </w:rPr>
        <w:br/>
      </w:r>
      <w:r w:rsidR="004359B6">
        <w:rPr>
          <w:color w:val="FF0000"/>
        </w:rPr>
        <w:br/>
      </w:r>
      <w:r w:rsidR="004359B6">
        <w:rPr>
          <w:color w:val="FF0000"/>
        </w:rPr>
        <w:br/>
      </w:r>
      <w:r>
        <w:rPr>
          <w:color w:val="FF0000"/>
        </w:rPr>
        <w:lastRenderedPageBreak/>
        <w:br/>
      </w:r>
      <w:r w:rsidRPr="004359B6">
        <w:rPr>
          <w:b/>
          <w:szCs w:val="22"/>
        </w:rPr>
        <w:t>Hinweise:</w:t>
      </w:r>
    </w:p>
    <w:p w:rsidR="005014F6" w:rsidRPr="004359B6" w:rsidRDefault="005014F6" w:rsidP="00810EBA">
      <w:pPr>
        <w:pStyle w:val="StephanBlock"/>
        <w:spacing w:line="240" w:lineRule="auto"/>
        <w:ind w:left="0"/>
        <w:jc w:val="left"/>
        <w:rPr>
          <w:rFonts w:asciiTheme="minorHAnsi" w:hAnsiTheme="minorHAnsi"/>
          <w:szCs w:val="22"/>
        </w:rPr>
      </w:pPr>
      <w:r w:rsidRPr="004359B6">
        <w:rPr>
          <w:rFonts w:asciiTheme="minorHAnsi" w:hAnsiTheme="minorHAnsi"/>
          <w:szCs w:val="22"/>
        </w:rPr>
        <w:t>Zur Teilnahme am Wettbewerb sind Arbeitsgemeinschaften/Projektteams, be</w:t>
      </w:r>
      <w:r w:rsidR="00854D2B" w:rsidRPr="004359B6">
        <w:rPr>
          <w:rFonts w:asciiTheme="minorHAnsi" w:hAnsiTheme="minorHAnsi"/>
          <w:szCs w:val="22"/>
        </w:rPr>
        <w:t>stehend aus Bauingenieur/in, Architekt/in und</w:t>
      </w:r>
      <w:r w:rsidRPr="004359B6">
        <w:rPr>
          <w:rFonts w:asciiTheme="minorHAnsi" w:hAnsiTheme="minorHAnsi"/>
          <w:szCs w:val="22"/>
        </w:rPr>
        <w:t xml:space="preserve"> </w:t>
      </w:r>
      <w:r w:rsidR="00854D2B" w:rsidRPr="004359B6">
        <w:rPr>
          <w:rFonts w:asciiTheme="minorHAnsi" w:hAnsiTheme="minorHAnsi"/>
          <w:szCs w:val="22"/>
        </w:rPr>
        <w:t xml:space="preserve">Landschaftsarchitekt/in </w:t>
      </w:r>
      <w:r w:rsidRPr="004359B6">
        <w:rPr>
          <w:rFonts w:asciiTheme="minorHAnsi" w:hAnsiTheme="minorHAnsi"/>
          <w:szCs w:val="22"/>
        </w:rPr>
        <w:t xml:space="preserve">zu bilden. Alternativ ist auch die Teilnahme einer Einzelperson zulässig, die die Berechtigung besitzt, gleichzeitig </w:t>
      </w:r>
      <w:r w:rsidR="00854D2B" w:rsidRPr="004359B6">
        <w:rPr>
          <w:rFonts w:asciiTheme="minorHAnsi" w:hAnsiTheme="minorHAnsi"/>
          <w:szCs w:val="22"/>
        </w:rPr>
        <w:t>mehrere</w:t>
      </w:r>
      <w:r w:rsidRPr="004359B6">
        <w:rPr>
          <w:rFonts w:asciiTheme="minorHAnsi" w:hAnsiTheme="minorHAnsi"/>
          <w:szCs w:val="22"/>
        </w:rPr>
        <w:t xml:space="preserve"> Berufsbezeichnungen zu führen. Die Feder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führung durch den Vertreter des Fachbereichs Bauingenieurwesen ist vorgeschrieben. Jedes Mitglied der Arbeitsgemeinschaft/des Projektteams muss die an die natürlichen oder juristischen Personen gestellten Anforderungen erfüllen.</w:t>
      </w:r>
    </w:p>
    <w:p w:rsidR="005014F6" w:rsidRPr="004359B6" w:rsidRDefault="005014F6" w:rsidP="00810EBA">
      <w:pPr>
        <w:pStyle w:val="StephanBlock"/>
        <w:spacing w:line="240" w:lineRule="auto"/>
        <w:ind w:left="0"/>
        <w:jc w:val="left"/>
        <w:rPr>
          <w:rFonts w:asciiTheme="minorHAnsi" w:hAnsiTheme="minorHAnsi"/>
          <w:szCs w:val="22"/>
        </w:rPr>
      </w:pPr>
      <w:r w:rsidRPr="004359B6">
        <w:rPr>
          <w:rFonts w:asciiTheme="minorHAnsi" w:hAnsiTheme="minorHAnsi"/>
          <w:szCs w:val="22"/>
        </w:rPr>
        <w:t xml:space="preserve">Die Arbeitsgemeinschaften/Projektteams sind bei der Bewerbung zu nennen und können im Verlauf des Verfahrens nicht verändert werden. In der Verfassererklärung ist eine bevollmächtigte Vertretung zu benennen. </w:t>
      </w:r>
      <w:r w:rsidRPr="004359B6">
        <w:rPr>
          <w:rFonts w:asciiTheme="minorHAnsi" w:hAnsiTheme="minorHAnsi"/>
          <w:szCs w:val="22"/>
        </w:rPr>
        <w:br/>
        <w:t>Teilnahmeberechtigt sind natürliche und juristische Personen, welche die in dieser Auslobung geforderten fachlichen Anforderungen sowie die sonstigen Zulassungsvoraussetzungen erfüllen.</w:t>
      </w:r>
      <w:r w:rsidRPr="004359B6">
        <w:rPr>
          <w:rFonts w:asciiTheme="minorHAnsi" w:hAnsiTheme="minorHAnsi"/>
          <w:szCs w:val="22"/>
        </w:rPr>
        <w:br/>
        <w:t>Bei natürlichen Personen sind die fachlichen Voraussetzungen erfüllt, wenn sie gemäß der Rechtsvorschrift ihres Herkunftsstaates berechtigt sind, im Zulassungsbereich am Tage der Bekanntmachung die Berufs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 xml:space="preserve">bezeichnung Bauingenieur/in bzw. Architekt/in </w:t>
      </w:r>
      <w:r w:rsidR="00854D2B" w:rsidRPr="004359B6">
        <w:rPr>
          <w:rFonts w:asciiTheme="minorHAnsi" w:hAnsiTheme="minorHAnsi"/>
          <w:szCs w:val="22"/>
        </w:rPr>
        <w:t xml:space="preserve">bzw. Landschafts-architekt/in </w:t>
      </w:r>
      <w:r w:rsidRPr="004359B6">
        <w:rPr>
          <w:rFonts w:asciiTheme="minorHAnsi" w:hAnsiTheme="minorHAnsi"/>
          <w:szCs w:val="22"/>
        </w:rPr>
        <w:t>zu führen. Ist im Herkunfts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staat des Bewerbers die Berufsbezeichnung nicht gesetzlich geregelt, so erfüllt die fachlichen Voraussetz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ungen, wer über ein Diplom, Prüfungszeugnis oder sonstigen Befähigungsnachweis verfügt, dessen</w:t>
      </w:r>
      <w:r w:rsidR="00060C93">
        <w:rPr>
          <w:rFonts w:asciiTheme="minorHAnsi" w:hAnsiTheme="minorHAnsi"/>
          <w:szCs w:val="22"/>
        </w:rPr>
        <w:t xml:space="preserve"> </w:t>
      </w:r>
      <w:r w:rsidRPr="004359B6">
        <w:rPr>
          <w:rFonts w:asciiTheme="minorHAnsi" w:hAnsiTheme="minorHAnsi"/>
          <w:szCs w:val="22"/>
        </w:rPr>
        <w:t>Anerkennung nach den Richtlinien 2005/36/EG (Europäische Berufsanerkennungsrichtlinie) bzw. 89/48/</w:t>
      </w:r>
      <w:r w:rsidR="00060C93">
        <w:rPr>
          <w:rFonts w:asciiTheme="minorHAnsi" w:hAnsiTheme="minorHAnsi"/>
          <w:szCs w:val="22"/>
        </w:rPr>
        <w:t xml:space="preserve"> </w:t>
      </w:r>
      <w:r w:rsidRPr="004359B6">
        <w:rPr>
          <w:rFonts w:asciiTheme="minorHAnsi" w:hAnsiTheme="minorHAnsi"/>
          <w:szCs w:val="22"/>
        </w:rPr>
        <w:t>EWG (Anerkennung von Hochschuldiplomen) gewährleistet ist.</w:t>
      </w:r>
    </w:p>
    <w:p w:rsidR="005014F6" w:rsidRPr="004359B6" w:rsidRDefault="005014F6" w:rsidP="00810EBA">
      <w:pPr>
        <w:pStyle w:val="StephanBlock"/>
        <w:spacing w:line="240" w:lineRule="auto"/>
        <w:ind w:left="0"/>
        <w:jc w:val="left"/>
        <w:rPr>
          <w:rFonts w:asciiTheme="minorHAnsi" w:hAnsiTheme="minorHAnsi"/>
          <w:szCs w:val="22"/>
        </w:rPr>
      </w:pPr>
      <w:r w:rsidRPr="004359B6">
        <w:rPr>
          <w:rFonts w:asciiTheme="minorHAnsi" w:hAnsiTheme="minorHAnsi"/>
          <w:szCs w:val="22"/>
        </w:rPr>
        <w:t xml:space="preserve">Bei juristischen Personen sind die fachlichen Anforderungen erfüllt, wenn zum satzungsgemäßen </w:t>
      </w:r>
      <w:r w:rsidR="00060C93">
        <w:rPr>
          <w:rFonts w:asciiTheme="minorHAnsi" w:hAnsiTheme="minorHAnsi"/>
          <w:szCs w:val="22"/>
        </w:rPr>
        <w:t>G</w:t>
      </w:r>
      <w:r w:rsidRPr="004359B6">
        <w:rPr>
          <w:rFonts w:asciiTheme="minorHAnsi" w:hAnsiTheme="minorHAnsi"/>
          <w:szCs w:val="22"/>
        </w:rPr>
        <w:t>eschäftszweck Planungsleistungen gehören, die der Wettbewerbsaufgabe entsprechen und wenn außer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dem die bevollmächtigte Vertretung sowie der Verfasser oder die Verfasserin der Wett</w:t>
      </w:r>
      <w:r w:rsidR="00854D2B" w:rsidRPr="004359B6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bewerbsarbeit die fachlichen Anforderungen erfüllen, die an natürliche Personen gestellt werden.</w:t>
      </w:r>
      <w:r w:rsidRPr="004359B6">
        <w:rPr>
          <w:rFonts w:asciiTheme="minorHAnsi" w:hAnsiTheme="minorHAnsi"/>
          <w:szCs w:val="22"/>
        </w:rPr>
        <w:br/>
        <w:t>Mehrfachbewerbungen oder Mehrfachteilnahme von Mitgliedern einer Arbeitsgemeinschaft/eines Projekt</w:t>
      </w:r>
      <w:r w:rsidR="00060C93">
        <w:rPr>
          <w:rFonts w:asciiTheme="minorHAnsi" w:hAnsiTheme="minorHAnsi"/>
          <w:szCs w:val="22"/>
        </w:rPr>
        <w:t>-</w:t>
      </w:r>
      <w:r w:rsidRPr="004359B6">
        <w:rPr>
          <w:rFonts w:asciiTheme="minorHAnsi" w:hAnsiTheme="minorHAnsi"/>
          <w:szCs w:val="22"/>
        </w:rPr>
        <w:t>teams sind nicht zulässig und führen zum Ausschluss der entsprechenden Arbeitsgemein</w:t>
      </w:r>
      <w:r w:rsidR="00060C93">
        <w:rPr>
          <w:rFonts w:asciiTheme="minorHAnsi" w:hAnsiTheme="minorHAnsi"/>
          <w:szCs w:val="22"/>
        </w:rPr>
        <w:t>s</w:t>
      </w:r>
      <w:r w:rsidRPr="004359B6">
        <w:rPr>
          <w:rFonts w:asciiTheme="minorHAnsi" w:hAnsiTheme="minorHAnsi"/>
          <w:szCs w:val="22"/>
        </w:rPr>
        <w:t>chaften/</w:t>
      </w:r>
      <w:r w:rsidR="00060C93">
        <w:rPr>
          <w:rFonts w:asciiTheme="minorHAnsi" w:hAnsiTheme="minorHAnsi"/>
          <w:szCs w:val="22"/>
        </w:rPr>
        <w:t xml:space="preserve"> </w:t>
      </w:r>
      <w:r w:rsidRPr="004359B6">
        <w:rPr>
          <w:rFonts w:asciiTheme="minorHAnsi" w:hAnsiTheme="minorHAnsi"/>
          <w:szCs w:val="22"/>
        </w:rPr>
        <w:t>Projektteams aus dem Verfahren. Als Mehrfachbewerbung gelten auch Bewerbungen unterschiedlicher Niederlassungen eines Ingenieur</w:t>
      </w:r>
      <w:r w:rsidR="00854D2B" w:rsidRPr="004359B6">
        <w:rPr>
          <w:rFonts w:asciiTheme="minorHAnsi" w:hAnsiTheme="minorHAnsi"/>
          <w:szCs w:val="22"/>
        </w:rPr>
        <w:t>-oder Architekturbüros.</w:t>
      </w:r>
    </w:p>
    <w:p w:rsidR="005014F6" w:rsidRPr="004359B6" w:rsidRDefault="005014F6" w:rsidP="00810EBA">
      <w:pPr>
        <w:spacing w:after="0" w:line="240" w:lineRule="auto"/>
        <w:rPr>
          <w:szCs w:val="22"/>
        </w:rPr>
      </w:pPr>
      <w:r w:rsidRPr="004359B6">
        <w:rPr>
          <w:szCs w:val="22"/>
        </w:rPr>
        <w:t>Die Voraussetzungen für die Teilnahmeberechtigung müssen am Tage, an dem die Bewerbungsfrist endet, erfüllt sein; die Nichterfüllung einer der Anforderungen ist ein Ausschlusskriterium.</w:t>
      </w:r>
    </w:p>
    <w:p w:rsidR="005014F6" w:rsidRPr="001A7CCC" w:rsidRDefault="005014F6" w:rsidP="00810EBA">
      <w:pPr>
        <w:spacing w:after="0" w:line="240" w:lineRule="auto"/>
        <w:rPr>
          <w:szCs w:val="22"/>
        </w:rPr>
      </w:pPr>
    </w:p>
    <w:p w:rsidR="005014F6" w:rsidRPr="001A7CCC" w:rsidRDefault="005014F6" w:rsidP="00810EBA">
      <w:pPr>
        <w:spacing w:after="0" w:line="240" w:lineRule="auto"/>
        <w:rPr>
          <w:szCs w:val="22"/>
        </w:rPr>
      </w:pPr>
      <w:r w:rsidRPr="001A7CCC">
        <w:rPr>
          <w:szCs w:val="22"/>
        </w:rPr>
        <w:t>Einzelbewerber/innen oder Bewerbergemeinschaften füllen einen gemeinsamen Antrag aus.</w:t>
      </w:r>
    </w:p>
    <w:p w:rsidR="005014F6" w:rsidRPr="001641CC" w:rsidRDefault="005014F6" w:rsidP="00810EBA">
      <w:pPr>
        <w:spacing w:after="0" w:line="240" w:lineRule="auto"/>
        <w:jc w:val="left"/>
        <w:rPr>
          <w:szCs w:val="22"/>
        </w:rPr>
      </w:pPr>
      <w:r w:rsidRPr="001A7CCC">
        <w:rPr>
          <w:rFonts w:eastAsia="Times"/>
          <w:szCs w:val="22"/>
        </w:rPr>
        <w:t xml:space="preserve">Es sind nur die geforderten Unterlagen einzureichen. Darüber hinaus gehende Erklärungen oder Nachweise sind nicht erforderlich. Die Vorlage von geforderten Nachweisen ist in Kopie ausreichend. </w:t>
      </w:r>
      <w:r w:rsidRPr="001A7CCC">
        <w:rPr>
          <w:szCs w:val="22"/>
        </w:rPr>
        <w:t>Alle Anlagen sind im letzten Blatt des Antrags vollständig aufzulisten.</w:t>
      </w:r>
      <w:r w:rsidRPr="001A7CCC">
        <w:rPr>
          <w:szCs w:val="22"/>
        </w:rPr>
        <w:br/>
        <w:t>Der Teilnahmeantrag ist rechtsverbindlich zu unterschreiben. Angaben im Antrag sowie das Ankreuzen der vorgesehenen Felder sind rechtsverbindliche Erklärungen der Bewerber/innen.</w:t>
      </w:r>
      <w:r w:rsidRPr="001A7CCC">
        <w:rPr>
          <w:color w:val="FF0000"/>
          <w:szCs w:val="22"/>
        </w:rPr>
        <w:br/>
      </w:r>
    </w:p>
    <w:p w:rsidR="005014F6" w:rsidRPr="001A7CCC" w:rsidRDefault="005014F6" w:rsidP="00810EBA">
      <w:pPr>
        <w:spacing w:after="0" w:line="240" w:lineRule="auto"/>
        <w:rPr>
          <w:szCs w:val="22"/>
        </w:rPr>
      </w:pPr>
      <w:r w:rsidRPr="001A7CCC">
        <w:rPr>
          <w:szCs w:val="22"/>
        </w:rPr>
        <w:t>Abgabe der Bewerbungsunterlagen: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Für die Teilnahme am Wettbewerb sind ausschließlich</w:t>
      </w:r>
      <w:r>
        <w:rPr>
          <w:szCs w:val="22"/>
        </w:rPr>
        <w:t xml:space="preserve"> </w:t>
      </w:r>
      <w:r w:rsidRPr="00716243">
        <w:rPr>
          <w:szCs w:val="22"/>
        </w:rPr>
        <w:t>elektronische Bewerbungsunterlagen zugelassen, die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ausgefüllt und vollständig über die Plattform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www.auftragsboerse.de einzureichen sind. Eine Einreichung</w:t>
      </w:r>
      <w:r w:rsidR="00AA4C04">
        <w:rPr>
          <w:szCs w:val="22"/>
        </w:rPr>
        <w:t xml:space="preserve"> </w:t>
      </w:r>
      <w:r w:rsidRPr="00716243">
        <w:rPr>
          <w:szCs w:val="22"/>
        </w:rPr>
        <w:t xml:space="preserve">über die Plattform ist nur möglich, </w:t>
      </w:r>
      <w:r w:rsidR="00AA4C04">
        <w:rPr>
          <w:szCs w:val="22"/>
        </w:rPr>
        <w:t>wenn</w:t>
      </w:r>
      <w:r w:rsidRPr="00716243">
        <w:rPr>
          <w:szCs w:val="22"/>
        </w:rPr>
        <w:t xml:space="preserve"> Sie auf dem</w:t>
      </w:r>
      <w:r w:rsidR="00AA4C04">
        <w:rPr>
          <w:szCs w:val="22"/>
        </w:rPr>
        <w:t xml:space="preserve"> </w:t>
      </w:r>
      <w:r w:rsidRPr="00716243">
        <w:rPr>
          <w:szCs w:val="22"/>
        </w:rPr>
        <w:t xml:space="preserve">Vergabeportal registriert </w:t>
      </w:r>
      <w:r w:rsidR="00AA4C04">
        <w:rPr>
          <w:szCs w:val="22"/>
        </w:rPr>
        <w:t>sind und die Unterlagen eingeloggt heruntergeladen haben</w:t>
      </w:r>
      <w:r w:rsidRPr="00716243">
        <w:rPr>
          <w:szCs w:val="22"/>
        </w:rPr>
        <w:t>.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Die Abgabe des elektronischen Teilnahmeantrags in Textform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ist zugelassen, d. h. der Name der natürlichen Person, die die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Erklärung rechtsverbindlich abgibt, muss angegeben werden.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Dies kann beispielsweise durch Abtippen des Namens oder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Einscannen einer Unterschrift erfolgen.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Bewerbungen sind nur mit dem bereitgestellten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Bewerbungsformular möglich, formlose Bewerbungen und nicht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unterschriebene Bewerbungsbögen führen zum Ausschluss.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Bewerbungen in Papierform, per Fax oder Mail werden nicht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berücksichtigt.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Geforderte Nachweise sind als Scan, nicht deutschsprachige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Nachweise in einer beglaubigten Übersetzung, mit der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Bewerbung einzureichen.</w:t>
      </w:r>
    </w:p>
    <w:p w:rsidR="00AA4C04" w:rsidRDefault="00AA4C04" w:rsidP="00716243">
      <w:pPr>
        <w:spacing w:after="0" w:line="240" w:lineRule="auto"/>
        <w:jc w:val="left"/>
        <w:rPr>
          <w:szCs w:val="22"/>
        </w:rPr>
      </w:pPr>
    </w:p>
    <w:p w:rsidR="00AA4C04" w:rsidRDefault="00AA4C04" w:rsidP="00716243">
      <w:pPr>
        <w:spacing w:after="0" w:line="240" w:lineRule="auto"/>
        <w:jc w:val="left"/>
        <w:rPr>
          <w:szCs w:val="22"/>
        </w:rPr>
      </w:pPr>
    </w:p>
    <w:p w:rsidR="00AA4C04" w:rsidRDefault="00AA4C04" w:rsidP="00716243">
      <w:pPr>
        <w:spacing w:after="0" w:line="240" w:lineRule="auto"/>
        <w:jc w:val="left"/>
        <w:rPr>
          <w:szCs w:val="22"/>
        </w:rPr>
      </w:pPr>
    </w:p>
    <w:p w:rsidR="00716243" w:rsidRPr="00AA4C04" w:rsidRDefault="00AA4C04" w:rsidP="00716243">
      <w:pPr>
        <w:spacing w:after="0" w:line="240" w:lineRule="auto"/>
        <w:jc w:val="left"/>
        <w:rPr>
          <w:b/>
          <w:szCs w:val="22"/>
        </w:rPr>
      </w:pPr>
      <w:r w:rsidRPr="00AA4C04">
        <w:rPr>
          <w:b/>
          <w:szCs w:val="22"/>
        </w:rPr>
        <w:t>D</w:t>
      </w:r>
      <w:r w:rsidR="00716243" w:rsidRPr="00AA4C04">
        <w:rPr>
          <w:b/>
          <w:szCs w:val="22"/>
        </w:rPr>
        <w:t>ie Bewerbung muss zwingend folgende Angaben/Unterlagen</w:t>
      </w:r>
      <w:r w:rsidRPr="00AA4C04">
        <w:rPr>
          <w:b/>
          <w:szCs w:val="22"/>
        </w:rPr>
        <w:t xml:space="preserve"> </w:t>
      </w:r>
      <w:r w:rsidR="00716243" w:rsidRPr="00AA4C04">
        <w:rPr>
          <w:b/>
          <w:szCs w:val="22"/>
        </w:rPr>
        <w:t>enthalten: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- Vollständig ausgefülltes und unterschriebenes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Bewerbungsformular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- Nachweis der Berechtigung zur Führung der</w:t>
      </w:r>
      <w:r w:rsidR="00AA4C04">
        <w:rPr>
          <w:szCs w:val="22"/>
        </w:rPr>
        <w:t xml:space="preserve"> B</w:t>
      </w:r>
      <w:r w:rsidRPr="00716243">
        <w:rPr>
          <w:szCs w:val="22"/>
        </w:rPr>
        <w:t>erufsbezeichnung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- Nachweis einer bestehenden Berufshaftpflichtversicherung in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Höhe von mindestens 1.500.000 € für Personen und sonstige</w:t>
      </w:r>
      <w:r w:rsidR="00AA4C04">
        <w:rPr>
          <w:szCs w:val="22"/>
        </w:rPr>
        <w:t xml:space="preserve"> </w:t>
      </w:r>
      <w:r w:rsidRPr="00716243">
        <w:rPr>
          <w:szCs w:val="22"/>
        </w:rPr>
        <w:t>Schäden.</w:t>
      </w:r>
    </w:p>
    <w:p w:rsidR="00716243" w:rsidRPr="00716243" w:rsidRDefault="00716243" w:rsidP="00716243">
      <w:pPr>
        <w:spacing w:after="0" w:line="240" w:lineRule="auto"/>
        <w:jc w:val="left"/>
        <w:rPr>
          <w:szCs w:val="22"/>
        </w:rPr>
      </w:pPr>
      <w:r w:rsidRPr="00716243">
        <w:rPr>
          <w:szCs w:val="22"/>
        </w:rPr>
        <w:t>- Referenzen gemäß III.1).</w:t>
      </w:r>
    </w:p>
    <w:p w:rsidR="00AA4C04" w:rsidRDefault="00AA4C04" w:rsidP="00716243">
      <w:pPr>
        <w:spacing w:after="0" w:line="240" w:lineRule="auto"/>
        <w:jc w:val="left"/>
        <w:rPr>
          <w:szCs w:val="22"/>
          <w:highlight w:val="yellow"/>
        </w:rPr>
      </w:pP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Rückfragen zur Bewerbung sind bitte ausschließlich per Mail an</w:t>
      </w:r>
      <w:r w:rsidR="00AA4C04" w:rsidRPr="00AA4C04">
        <w:rPr>
          <w:szCs w:val="22"/>
        </w:rPr>
        <w:t xml:space="preserve"> </w:t>
      </w:r>
      <w:r w:rsidRPr="00AA4C04">
        <w:rPr>
          <w:szCs w:val="22"/>
        </w:rPr>
        <w:t>wettbewerb@ingenieurgruppe-bauen.de zu richten.</w:t>
      </w: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Mit der Einreichung der Bewerbung verpflichten sich die</w:t>
      </w:r>
      <w:r w:rsidR="00AA4C04" w:rsidRPr="00AA4C04">
        <w:rPr>
          <w:szCs w:val="22"/>
        </w:rPr>
        <w:t xml:space="preserve"> </w:t>
      </w:r>
      <w:r w:rsidRPr="00AA4C04">
        <w:rPr>
          <w:szCs w:val="22"/>
        </w:rPr>
        <w:t>Bewerber/innen im Falle ihrer Auswahl am Wettbewerb</w:t>
      </w:r>
      <w:r w:rsidR="00AA4C04" w:rsidRPr="00AA4C04">
        <w:rPr>
          <w:szCs w:val="22"/>
        </w:rPr>
        <w:t xml:space="preserve"> </w:t>
      </w:r>
      <w:r w:rsidRPr="00AA4C04">
        <w:rPr>
          <w:szCs w:val="22"/>
        </w:rPr>
        <w:t>teilzunehmen.</w:t>
      </w: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Bewerbungen verbleiben beim Auftraggeber und werden nicht</w:t>
      </w:r>
      <w:r w:rsidR="00AA4C04" w:rsidRPr="00AA4C04">
        <w:rPr>
          <w:szCs w:val="22"/>
        </w:rPr>
        <w:t xml:space="preserve"> </w:t>
      </w:r>
      <w:r w:rsidRPr="00AA4C04">
        <w:rPr>
          <w:szCs w:val="22"/>
        </w:rPr>
        <w:t>zurückgegeben.</w:t>
      </w:r>
    </w:p>
    <w:p w:rsidR="00AA4C04" w:rsidRPr="00AA4C04" w:rsidRDefault="00AA4C04" w:rsidP="00716243">
      <w:pPr>
        <w:spacing w:after="0" w:line="240" w:lineRule="auto"/>
        <w:jc w:val="left"/>
        <w:rPr>
          <w:szCs w:val="22"/>
        </w:rPr>
      </w:pPr>
    </w:p>
    <w:p w:rsidR="00716243" w:rsidRPr="00AA4C04" w:rsidRDefault="00716243" w:rsidP="00716243">
      <w:pPr>
        <w:spacing w:after="0" w:line="240" w:lineRule="auto"/>
        <w:jc w:val="left"/>
        <w:rPr>
          <w:szCs w:val="22"/>
          <w:u w:val="single"/>
        </w:rPr>
      </w:pPr>
      <w:r w:rsidRPr="00AA4C04">
        <w:rPr>
          <w:szCs w:val="22"/>
          <w:u w:val="single"/>
        </w:rPr>
        <w:t>Voraussichtliche Termine:</w:t>
      </w: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Abgabe der Wettbewerbsarbeiten Stufe 1: 25.03.2019,</w:t>
      </w: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Preisgerichtssitzung Stufe 1: 17.05.2019;</w:t>
      </w:r>
    </w:p>
    <w:p w:rsidR="00716243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Abgabe der Wettbewerbsarbeiten Stufe 2: Oktober 2019,</w:t>
      </w:r>
    </w:p>
    <w:p w:rsidR="00AA4C04" w:rsidRPr="00AA4C04" w:rsidRDefault="00716243" w:rsidP="00716243">
      <w:pPr>
        <w:spacing w:after="0" w:line="240" w:lineRule="auto"/>
        <w:jc w:val="left"/>
        <w:rPr>
          <w:szCs w:val="22"/>
        </w:rPr>
      </w:pPr>
      <w:r w:rsidRPr="00AA4C04">
        <w:rPr>
          <w:szCs w:val="22"/>
        </w:rPr>
        <w:t>Preisgerichtssitzung Stufe 2: November 2019</w:t>
      </w:r>
    </w:p>
    <w:p w:rsidR="00AA4C04" w:rsidRDefault="00AA4C04" w:rsidP="00716243">
      <w:pPr>
        <w:spacing w:after="0" w:line="240" w:lineRule="auto"/>
        <w:jc w:val="left"/>
        <w:rPr>
          <w:szCs w:val="22"/>
          <w:highlight w:val="yellow"/>
        </w:rPr>
      </w:pPr>
    </w:p>
    <w:p w:rsidR="008006E1" w:rsidRDefault="008006E1" w:rsidP="00716243">
      <w:pPr>
        <w:spacing w:after="0" w:line="240" w:lineRule="auto"/>
        <w:jc w:val="left"/>
        <w:rPr>
          <w:szCs w:val="22"/>
        </w:rPr>
      </w:pPr>
    </w:p>
    <w:p w:rsidR="005014F6" w:rsidRPr="001A7CCC" w:rsidRDefault="005014F6" w:rsidP="00810EBA">
      <w:pPr>
        <w:spacing w:after="0" w:line="240" w:lineRule="auto"/>
        <w:rPr>
          <w:b/>
          <w:szCs w:val="22"/>
        </w:rPr>
      </w:pPr>
    </w:p>
    <w:p w:rsidR="005014F6" w:rsidRPr="001A7CCC" w:rsidRDefault="005014F6" w:rsidP="00810EBA">
      <w:pPr>
        <w:spacing w:after="0" w:line="240" w:lineRule="auto"/>
        <w:rPr>
          <w:b/>
          <w:szCs w:val="22"/>
        </w:rPr>
      </w:pPr>
      <w:r w:rsidRPr="001A7CCC">
        <w:rPr>
          <w:b/>
          <w:szCs w:val="22"/>
        </w:rPr>
        <w:t xml:space="preserve">Abgabe bis </w:t>
      </w:r>
      <w:r w:rsidR="003835DA">
        <w:rPr>
          <w:b/>
          <w:szCs w:val="22"/>
        </w:rPr>
        <w:t>2</w:t>
      </w:r>
      <w:r w:rsidR="00716243">
        <w:rPr>
          <w:b/>
          <w:szCs w:val="22"/>
        </w:rPr>
        <w:t>7</w:t>
      </w:r>
      <w:r w:rsidRPr="001A7CCC">
        <w:rPr>
          <w:b/>
          <w:szCs w:val="22"/>
        </w:rPr>
        <w:t>.</w:t>
      </w:r>
      <w:r w:rsidR="003835DA">
        <w:rPr>
          <w:b/>
          <w:szCs w:val="22"/>
        </w:rPr>
        <w:t>1</w:t>
      </w:r>
      <w:r w:rsidR="00EA5568">
        <w:rPr>
          <w:b/>
          <w:szCs w:val="22"/>
        </w:rPr>
        <w:t>1</w:t>
      </w:r>
      <w:r w:rsidRPr="001A7CCC">
        <w:rPr>
          <w:b/>
          <w:szCs w:val="22"/>
        </w:rPr>
        <w:t>.201</w:t>
      </w:r>
      <w:r w:rsidR="003835DA">
        <w:rPr>
          <w:b/>
          <w:szCs w:val="22"/>
        </w:rPr>
        <w:t>8</w:t>
      </w:r>
      <w:r w:rsidR="00716243">
        <w:rPr>
          <w:b/>
          <w:szCs w:val="22"/>
        </w:rPr>
        <w:t>, 12 Uhr</w:t>
      </w:r>
    </w:p>
    <w:p w:rsidR="005014F6" w:rsidRPr="00FB60DD" w:rsidRDefault="005014F6" w:rsidP="005014F6">
      <w:pPr>
        <w:rPr>
          <w:bCs/>
          <w:sz w:val="20"/>
          <w:szCs w:val="20"/>
        </w:rPr>
      </w:pPr>
    </w:p>
    <w:p w:rsidR="004359B6" w:rsidRDefault="004359B6">
      <w:pPr>
        <w:spacing w:after="0" w:line="240" w:lineRule="auto"/>
        <w:jc w:val="left"/>
        <w:rPr>
          <w:noProof/>
        </w:rPr>
      </w:pPr>
      <w:r>
        <w:br w:type="page"/>
      </w:r>
    </w:p>
    <w:p w:rsidR="005014F6" w:rsidRPr="003835DA" w:rsidRDefault="004359B6" w:rsidP="004359B6">
      <w:pPr>
        <w:pStyle w:val="Abbildung"/>
        <w:jc w:val="left"/>
        <w:rPr>
          <w:b/>
          <w:szCs w:val="22"/>
        </w:rPr>
      </w:pPr>
      <w:r>
        <w:lastRenderedPageBreak/>
        <w:br/>
      </w:r>
      <w:r w:rsidR="005014F6" w:rsidRPr="003835DA">
        <w:rPr>
          <w:b/>
          <w:szCs w:val="22"/>
        </w:rPr>
        <w:t>1. Allgemeine Informationen Einzelbewerber</w:t>
      </w:r>
      <w:r w:rsidRPr="003835DA">
        <w:rPr>
          <w:b/>
          <w:szCs w:val="22"/>
        </w:rPr>
        <w:t>/i</w:t>
      </w:r>
      <w:r w:rsidR="005014F6" w:rsidRPr="003835DA">
        <w:rPr>
          <w:b/>
          <w:szCs w:val="22"/>
        </w:rPr>
        <w:t xml:space="preserve">n </w:t>
      </w:r>
      <w:r w:rsidRPr="003835DA">
        <w:rPr>
          <w:b/>
          <w:szCs w:val="22"/>
        </w:rPr>
        <w:t>od</w:t>
      </w:r>
      <w:r w:rsidR="005014F6" w:rsidRPr="003835DA">
        <w:rPr>
          <w:b/>
          <w:szCs w:val="22"/>
        </w:rPr>
        <w:t>er Bewerbergemeinschaft</w:t>
      </w:r>
      <w:r w:rsidR="005014F6" w:rsidRPr="003835DA">
        <w:rPr>
          <w:b/>
          <w:szCs w:val="22"/>
        </w:rPr>
        <w:br/>
      </w:r>
    </w:p>
    <w:p w:rsidR="005014F6" w:rsidRPr="003835DA" w:rsidRDefault="005014F6" w:rsidP="004359B6">
      <w:pPr>
        <w:spacing w:after="0"/>
        <w:rPr>
          <w:bCs/>
          <w:szCs w:val="22"/>
        </w:rPr>
      </w:pPr>
      <w:r w:rsidRPr="003835DA">
        <w:rPr>
          <w:bCs/>
          <w:szCs w:val="22"/>
        </w:rPr>
        <w:t>Hiermit bewerben wir uns für die Teilnahme an dem oben genannten Wettbewerb als:</w:t>
      </w:r>
    </w:p>
    <w:p w:rsidR="005014F6" w:rsidRPr="003835DA" w:rsidRDefault="005014F6" w:rsidP="004359B6">
      <w:pPr>
        <w:spacing w:after="0"/>
        <w:rPr>
          <w:bCs/>
          <w:szCs w:val="22"/>
        </w:rPr>
      </w:pP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144583808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641CC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291EEF">
        <w:rPr>
          <w:rFonts w:ascii="MS Gothic" w:eastAsia="MS Gothic" w:hAnsi="MS Gothic" w:cs="Arial" w:hint="eastAsia"/>
          <w:sz w:val="28"/>
          <w:szCs w:val="28"/>
        </w:rPr>
        <w:t xml:space="preserve"> </w:t>
      </w:r>
      <w:r w:rsidR="005014F6" w:rsidRPr="003835DA">
        <w:rPr>
          <w:bCs/>
          <w:szCs w:val="22"/>
        </w:rPr>
        <w:t>Bewerbergemeinschaft</w:t>
      </w:r>
    </w:p>
    <w:p w:rsidR="005014F6" w:rsidRPr="003835DA" w:rsidRDefault="005014F6" w:rsidP="004359B6">
      <w:pPr>
        <w:spacing w:after="0"/>
        <w:rPr>
          <w:bCs/>
          <w:szCs w:val="22"/>
        </w:rPr>
      </w:pP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207126641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641CC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66240B">
        <w:rPr>
          <w:rFonts w:cs="Arial"/>
          <w:sz w:val="28"/>
          <w:szCs w:val="28"/>
        </w:rPr>
        <w:t xml:space="preserve"> </w:t>
      </w:r>
      <w:r w:rsidR="005014F6" w:rsidRPr="003835DA">
        <w:rPr>
          <w:bCs/>
          <w:szCs w:val="22"/>
        </w:rPr>
        <w:t>Einzelbewerber/in (Ingenieur-/Architekturbüro</w:t>
      </w:r>
      <w:r w:rsidR="004359B6" w:rsidRPr="003835DA">
        <w:rPr>
          <w:bCs/>
          <w:szCs w:val="22"/>
        </w:rPr>
        <w:t>/Büro für Landschaftsarchitektur</w:t>
      </w:r>
      <w:r w:rsidR="005014F6" w:rsidRPr="003835DA">
        <w:rPr>
          <w:bCs/>
          <w:szCs w:val="22"/>
        </w:rPr>
        <w:t xml:space="preserve">, das </w:t>
      </w:r>
      <w:r w:rsidR="004359B6" w:rsidRPr="003835DA">
        <w:rPr>
          <w:bCs/>
          <w:szCs w:val="22"/>
        </w:rPr>
        <w:t>alle</w:t>
      </w:r>
      <w:r w:rsidR="005014F6" w:rsidRPr="003835DA">
        <w:rPr>
          <w:bCs/>
          <w:szCs w:val="22"/>
        </w:rPr>
        <w:t xml:space="preserve"> Disziplinen </w:t>
      </w:r>
      <w:r w:rsidR="003835DA">
        <w:rPr>
          <w:bCs/>
          <w:szCs w:val="22"/>
        </w:rPr>
        <w:tab/>
      </w:r>
      <w:r w:rsidR="005014F6" w:rsidRPr="003835DA">
        <w:rPr>
          <w:bCs/>
          <w:szCs w:val="22"/>
        </w:rPr>
        <w:t>abdeckt)</w:t>
      </w:r>
    </w:p>
    <w:p w:rsidR="005014F6" w:rsidRDefault="005014F6" w:rsidP="005014F6">
      <w:pPr>
        <w:widowControl w:val="0"/>
        <w:tabs>
          <w:tab w:val="left" w:pos="0"/>
          <w:tab w:val="left" w:pos="800"/>
        </w:tabs>
        <w:autoSpaceDE w:val="0"/>
        <w:spacing w:line="220" w:lineRule="atLeast"/>
        <w:ind w:right="-7"/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25"/>
        <w:gridCol w:w="1318"/>
        <w:gridCol w:w="2821"/>
        <w:gridCol w:w="2821"/>
        <w:gridCol w:w="2821"/>
      </w:tblGrid>
      <w:tr w:rsidR="00B54284" w:rsidTr="007A58C4">
        <w:trPr>
          <w:trHeight w:val="305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4284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7"/>
            </w:pP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4284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7"/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54284" w:rsidRPr="001E5091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7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Bauingenieur /in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4284" w:rsidRPr="001E5091" w:rsidRDefault="00B54284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ind w:right="851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Architekt /in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54284" w:rsidRDefault="00060C93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ind w:right="851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Landschaftsarchitekt /in</w:t>
            </w:r>
          </w:p>
        </w:tc>
      </w:tr>
      <w:tr w:rsidR="00B54284" w:rsidRPr="003835DA" w:rsidTr="007A58C4">
        <w:trPr>
          <w:trHeight w:val="2864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4284" w:rsidRPr="003835DA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 xml:space="preserve">1.1 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4284" w:rsidRPr="003835DA" w:rsidRDefault="00B54284" w:rsidP="00200233">
            <w:pPr>
              <w:widowControl w:val="0"/>
              <w:tabs>
                <w:tab w:val="left" w:pos="175"/>
                <w:tab w:val="left" w:pos="800"/>
              </w:tabs>
              <w:autoSpaceDE w:val="0"/>
              <w:snapToGrid w:val="0"/>
              <w:spacing w:after="0" w:line="240" w:lineRule="auto"/>
              <w:ind w:left="-44"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 xml:space="preserve">Name: </w:t>
            </w: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</w:pP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  <w:rPr>
                <w:sz w:val="16"/>
                <w:szCs w:val="16"/>
              </w:rPr>
            </w:pPr>
            <w:r w:rsidRPr="003835DA">
              <w:rPr>
                <w:sz w:val="16"/>
                <w:szCs w:val="16"/>
              </w:rPr>
              <w:t>Ansprech-partner/in:</w:t>
            </w: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</w:pP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Anschrift</w:t>
            </w: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</w:pP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Telefon/Telefax: E-Mail:</w:t>
            </w: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Homepage:</w:t>
            </w:r>
          </w:p>
          <w:p w:rsidR="00B54284" w:rsidRPr="003835DA" w:rsidRDefault="00B54284" w:rsidP="00200233">
            <w:pPr>
              <w:widowControl w:val="0"/>
              <w:tabs>
                <w:tab w:val="left" w:pos="-44"/>
                <w:tab w:val="left" w:pos="800"/>
              </w:tabs>
              <w:autoSpaceDE w:val="0"/>
              <w:spacing w:after="0" w:line="240" w:lineRule="auto"/>
              <w:ind w:left="-44" w:right="-6"/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641CC" w:rsidRPr="001641CC" w:rsidRDefault="00B54284" w:rsidP="001641CC">
            <w:pPr>
              <w:rPr>
                <w:rFonts w:ascii="Arial" w:hAnsi="Arial" w:cs="Arial"/>
                <w:sz w:val="20"/>
                <w:szCs w:val="20"/>
              </w:rPr>
            </w:pPr>
            <w:r w:rsidRPr="001641C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2047363939"/>
                <w:placeholder>
                  <w:docPart w:val="EDFBB7B86A2B4C89928360378B1F8508"/>
                </w:placeholder>
                <w:showingPlcHdr/>
                <w:text w:multiLine="1"/>
              </w:sdtPr>
              <w:sdtEndPr/>
              <w:sdtContent>
                <w:r w:rsidR="001641CC"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sdtContent>
            </w:sdt>
          </w:p>
          <w:p w:rsidR="00B54284" w:rsidRPr="001641CC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pacing w:after="0" w:line="240" w:lineRule="auto"/>
              <w:ind w:right="-6"/>
              <w:rPr>
                <w:rFonts w:ascii="Arial" w:hAnsi="Arial" w:cs="Arial"/>
                <w:sz w:val="20"/>
                <w:szCs w:val="20"/>
              </w:rPr>
            </w:pPr>
            <w:r w:rsidRPr="001641CC">
              <w:rPr>
                <w:rFonts w:ascii="Arial" w:hAnsi="Arial" w:cs="Arial"/>
                <w:sz w:val="20"/>
                <w:szCs w:val="20"/>
              </w:rPr>
              <w:br/>
            </w:r>
            <w:r w:rsidRPr="001641CC">
              <w:rPr>
                <w:rFonts w:ascii="Arial" w:hAnsi="Arial" w:cs="Arial"/>
                <w:sz w:val="20"/>
                <w:szCs w:val="20"/>
              </w:rPr>
              <w:br/>
            </w:r>
            <w:r w:rsidRPr="001641CC">
              <w:rPr>
                <w:rFonts w:ascii="Arial" w:hAnsi="Arial" w:cs="Arial"/>
                <w:sz w:val="20"/>
                <w:szCs w:val="20"/>
              </w:rPr>
              <w:br/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41CC" w:rsidRPr="001641CC" w:rsidRDefault="00B54284" w:rsidP="001641CC">
            <w:pPr>
              <w:rPr>
                <w:rFonts w:ascii="Arial" w:hAnsi="Arial" w:cs="Arial"/>
                <w:sz w:val="20"/>
                <w:szCs w:val="20"/>
              </w:rPr>
            </w:pPr>
            <w:r w:rsidRPr="001641C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34282276"/>
                <w:placeholder>
                  <w:docPart w:val="C8169FFEAF854D1BB64F173BA30AFBDA"/>
                </w:placeholder>
                <w:showingPlcHdr/>
                <w:text w:multiLine="1"/>
              </w:sdtPr>
              <w:sdtEndPr/>
              <w:sdtContent>
                <w:r w:rsidR="001641CC"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sdtContent>
            </w:sdt>
          </w:p>
          <w:p w:rsidR="00B54284" w:rsidRPr="001641CC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rPr>
                <w:rFonts w:ascii="Arial" w:hAnsi="Arial" w:cs="Arial"/>
                <w:sz w:val="20"/>
                <w:szCs w:val="20"/>
              </w:rPr>
              <w:id w:val="941024982"/>
              <w:placeholder>
                <w:docPart w:val="BBDD04F8E184450FB0C2EE9A80E4F078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B54284" w:rsidRPr="001641CC" w:rsidRDefault="00B54284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pacing w:after="0" w:line="240" w:lineRule="auto"/>
              <w:ind w:right="-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58C4" w:rsidRPr="003835DA" w:rsidTr="007A58C4">
        <w:trPr>
          <w:trHeight w:val="849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1.2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58C4" w:rsidRPr="003835DA" w:rsidRDefault="007A58C4" w:rsidP="007A58C4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left="-44" w:right="-6"/>
              <w:rPr>
                <w:bCs/>
                <w:color w:val="00000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Rechtlicher Status 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9823758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Natürliche Person</w:t>
            </w:r>
          </w:p>
          <w:p w:rsidR="007A58C4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1988051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>J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uristische Person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6580047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Natürliche Person</w:t>
            </w:r>
          </w:p>
          <w:p w:rsidR="007A58C4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-17633776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>J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uristische Person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A58C4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8156386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7A58C4" w:rsidRPr="003835DA">
              <w:rPr>
                <w:rStyle w:val="Courier10FSchwarz"/>
                <w:b w:val="0"/>
                <w:bCs/>
                <w:sz w:val="16"/>
                <w:szCs w:val="16"/>
              </w:rPr>
              <w:t>Natürliche Person</w:t>
            </w:r>
          </w:p>
          <w:p w:rsidR="007A58C4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14848943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7A58C4">
              <w:rPr>
                <w:rStyle w:val="Courier10FSchwarz"/>
                <w:b w:val="0"/>
                <w:bCs/>
                <w:sz w:val="16"/>
                <w:szCs w:val="16"/>
              </w:rPr>
              <w:t>J</w:t>
            </w:r>
            <w:r w:rsidR="007A58C4" w:rsidRPr="003835DA">
              <w:rPr>
                <w:rStyle w:val="Courier10FSchwarz"/>
                <w:b w:val="0"/>
                <w:bCs/>
                <w:sz w:val="16"/>
                <w:szCs w:val="16"/>
              </w:rPr>
              <w:t>uristische Person</w:t>
            </w:r>
          </w:p>
        </w:tc>
      </w:tr>
      <w:tr w:rsidR="007A58C4" w:rsidRPr="003835DA" w:rsidTr="007A58C4">
        <w:trPr>
          <w:trHeight w:val="1541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1.3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58C4" w:rsidRPr="003835DA" w:rsidRDefault="007A58C4" w:rsidP="007A58C4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left="-44" w:right="-6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Rechtsform / Geschäftszweck</w:t>
            </w:r>
          </w:p>
          <w:p w:rsidR="007A58C4" w:rsidRPr="003835DA" w:rsidRDefault="007A58C4" w:rsidP="007A58C4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pacing w:after="0" w:line="240" w:lineRule="auto"/>
              <w:ind w:left="-44" w:right="-6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(nur bei juristischen Personen)</w:t>
            </w:r>
          </w:p>
          <w:p w:rsidR="007A58C4" w:rsidRPr="003835DA" w:rsidRDefault="007A58C4" w:rsidP="007A58C4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pacing w:after="0" w:line="240" w:lineRule="auto"/>
              <w:ind w:left="-44" w:right="-6"/>
              <w:jc w:val="left"/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0"/>
                <w:szCs w:val="10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Der satzungsgemäße Geschäftszweck ist auf Planungsleistungen ausgerichtet, die der Aufgabe entsprechen.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3389946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139903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6"/>
                <w:szCs w:val="16"/>
              </w:rPr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0"/>
                <w:szCs w:val="10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Der satzungsgemäße Geschäftszweck ist auf Planungsleistungen ausgerichtet, die der Aufgabe entsprechen.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531628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1692183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6"/>
                <w:szCs w:val="16"/>
              </w:rPr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0"/>
                <w:szCs w:val="10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Der satzungsgemäße Geschäftszweck ist auf Planungsleistungen ausgerichtet, die der Aufgabe entsprechen.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7155915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9818401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7A58C4" w:rsidRPr="003835DA" w:rsidRDefault="007A58C4" w:rsidP="007A58C4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bCs/>
                <w:sz w:val="16"/>
                <w:szCs w:val="16"/>
              </w:rPr>
            </w:pPr>
          </w:p>
        </w:tc>
      </w:tr>
      <w:tr w:rsidR="008257E9" w:rsidRPr="003835DA" w:rsidTr="008257E9">
        <w:trPr>
          <w:trHeight w:val="1124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257E9" w:rsidRPr="003835DA" w:rsidRDefault="008257E9" w:rsidP="008257E9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6"/>
              <w:rPr>
                <w:rStyle w:val="Courier10FSchwarz"/>
                <w:b w:val="0"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sz w:val="16"/>
                <w:szCs w:val="16"/>
              </w:rPr>
              <w:t>1.4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257E9" w:rsidRPr="003835DA" w:rsidRDefault="008257E9" w:rsidP="008257E9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left="-44" w:right="-6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Bevollmächtigter Vertreter/in</w:t>
            </w:r>
          </w:p>
          <w:p w:rsidR="008257E9" w:rsidRPr="003835DA" w:rsidRDefault="008257E9" w:rsidP="008257E9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pacing w:after="0" w:line="240" w:lineRule="auto"/>
              <w:ind w:left="-44" w:right="-6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 w:rsidRPr="003835DA">
              <w:rPr>
                <w:rStyle w:val="Courier10FSchwarz"/>
                <w:b w:val="0"/>
                <w:bCs/>
                <w:sz w:val="16"/>
                <w:szCs w:val="16"/>
              </w:rPr>
              <w:t>(bei juristischen Personen)</w:t>
            </w: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12561872"/>
              <w:placeholder>
                <w:docPart w:val="4BE5D6AA774E4FD083195F777951EC8C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  <w:p w:rsidR="008257E9" w:rsidRPr="001641CC" w:rsidRDefault="008257E9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402757294"/>
              <w:placeholder>
                <w:docPart w:val="FCB9897EE2EB4FA3AE09F9E5C8013F63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  <w:tc>
          <w:tcPr>
            <w:tcW w:w="2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276018693"/>
              <w:placeholder>
                <w:docPart w:val="803EF7169E664EE9A4F80703DBF5C3DE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</w:tr>
      <w:tr w:rsidR="008257E9" w:rsidRPr="003835DA" w:rsidTr="008257E9">
        <w:trPr>
          <w:trHeight w:val="1410"/>
        </w:trPr>
        <w:tc>
          <w:tcPr>
            <w:tcW w:w="42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257E9" w:rsidRPr="003835DA" w:rsidRDefault="008257E9" w:rsidP="008257E9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6"/>
              <w:rPr>
                <w:sz w:val="16"/>
                <w:szCs w:val="17"/>
              </w:rPr>
            </w:pPr>
            <w:r w:rsidRPr="003835DA">
              <w:rPr>
                <w:sz w:val="16"/>
                <w:szCs w:val="17"/>
              </w:rPr>
              <w:t>1.5</w:t>
            </w:r>
          </w:p>
        </w:tc>
        <w:tc>
          <w:tcPr>
            <w:tcW w:w="131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257E9" w:rsidRPr="003835DA" w:rsidRDefault="008257E9" w:rsidP="008257E9">
            <w:pPr>
              <w:widowControl w:val="0"/>
              <w:tabs>
                <w:tab w:val="left" w:pos="-44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left="-44" w:right="-6"/>
              <w:rPr>
                <w:sz w:val="16"/>
                <w:szCs w:val="17"/>
              </w:rPr>
            </w:pPr>
            <w:r w:rsidRPr="003835DA">
              <w:rPr>
                <w:sz w:val="16"/>
                <w:szCs w:val="17"/>
              </w:rPr>
              <w:t xml:space="preserve">Bevollmächtigter Vertreter/in der Bewerber-gemeinschaft </w:t>
            </w:r>
            <w:r w:rsidRPr="003835DA">
              <w:rPr>
                <w:sz w:val="16"/>
                <w:szCs w:val="17"/>
              </w:rPr>
              <w:br/>
              <w:t>(falls zutreffend)</w:t>
            </w:r>
          </w:p>
        </w:tc>
        <w:tc>
          <w:tcPr>
            <w:tcW w:w="282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445774221"/>
              <w:placeholder>
                <w:docPart w:val="CDC9EA8572684BB5BFAD2B3297F513A0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800"/>
                <w:tab w:val="left" w:pos="2179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  <w:tc>
          <w:tcPr>
            <w:tcW w:w="282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321966485"/>
              <w:placeholder>
                <w:docPart w:val="DDCC645805CC4F0A96DE8B983570CEE3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  <w:tc>
          <w:tcPr>
            <w:tcW w:w="282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rPr>
                <w:rFonts w:ascii="Arial" w:hAnsi="Arial" w:cs="Arial"/>
                <w:sz w:val="20"/>
                <w:szCs w:val="20"/>
              </w:rPr>
              <w:id w:val="850834518"/>
              <w:placeholder>
                <w:docPart w:val="162F07503EEA406F8469CE17EFBB57C1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8257E9" w:rsidRPr="001641CC" w:rsidRDefault="008257E9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6"/>
              <w:rPr>
                <w:rFonts w:ascii="Arial" w:hAnsi="Arial" w:cs="Arial"/>
              </w:rPr>
            </w:pPr>
          </w:p>
        </w:tc>
      </w:tr>
    </w:tbl>
    <w:p w:rsidR="005014F6" w:rsidRPr="003835DA" w:rsidRDefault="004359B6" w:rsidP="005014F6">
      <w:pPr>
        <w:pageBreakBefore/>
        <w:rPr>
          <w:rStyle w:val="Courier10FSchwarz"/>
          <w:sz w:val="22"/>
          <w:szCs w:val="22"/>
        </w:rPr>
      </w:pPr>
      <w:r>
        <w:rPr>
          <w:b/>
          <w:sz w:val="20"/>
          <w:szCs w:val="20"/>
        </w:rPr>
        <w:lastRenderedPageBreak/>
        <w:br/>
      </w:r>
      <w:r w:rsidR="005014F6" w:rsidRPr="003835DA">
        <w:rPr>
          <w:b/>
          <w:szCs w:val="22"/>
        </w:rPr>
        <w:t xml:space="preserve">2. </w:t>
      </w:r>
      <w:r w:rsidR="005014F6" w:rsidRPr="003835DA">
        <w:rPr>
          <w:rStyle w:val="Courier10FSchwarz"/>
          <w:sz w:val="22"/>
          <w:szCs w:val="22"/>
        </w:rPr>
        <w:t>Rechtliche und wirtschaftliche Angaben</w:t>
      </w: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27"/>
        <w:gridCol w:w="1394"/>
        <w:gridCol w:w="2795"/>
        <w:gridCol w:w="2795"/>
        <w:gridCol w:w="2795"/>
      </w:tblGrid>
      <w:tr w:rsidR="00C05C3F" w:rsidTr="00200233">
        <w:trPr>
          <w:trHeight w:val="306"/>
        </w:trPr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05C3F" w:rsidRDefault="00C05C3F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1100"/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05C3F" w:rsidRDefault="00C05C3F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7"/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05C3F" w:rsidRPr="001E5091" w:rsidRDefault="00C05C3F" w:rsidP="00060C93">
            <w:pPr>
              <w:widowControl w:val="0"/>
              <w:tabs>
                <w:tab w:val="left" w:pos="0"/>
                <w:tab w:val="left" w:pos="800"/>
              </w:tabs>
              <w:autoSpaceDE w:val="0"/>
              <w:snapToGrid w:val="0"/>
              <w:spacing w:after="0" w:line="240" w:lineRule="auto"/>
              <w:ind w:right="-7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Bauingenieur /in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05C3F" w:rsidRDefault="008B2635" w:rsidP="0020023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ind w:right="851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Architekt</w:t>
            </w:r>
            <w:r w:rsidR="00200233">
              <w:rPr>
                <w:rStyle w:val="Courier10FSchwarz"/>
                <w:b w:val="0"/>
                <w:sz w:val="16"/>
                <w:szCs w:val="16"/>
              </w:rPr>
              <w:t xml:space="preserve"> /in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05C3F" w:rsidRPr="001E5091" w:rsidRDefault="008B2635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ind w:right="851"/>
              <w:rPr>
                <w:rStyle w:val="Courier10FSchwarz"/>
                <w:b w:val="0"/>
                <w:sz w:val="16"/>
                <w:szCs w:val="16"/>
              </w:rPr>
            </w:pPr>
            <w:r>
              <w:rPr>
                <w:rStyle w:val="Courier10FSchwarz"/>
                <w:b w:val="0"/>
                <w:sz w:val="16"/>
                <w:szCs w:val="16"/>
              </w:rPr>
              <w:t>Landschaftsa</w:t>
            </w:r>
            <w:r w:rsidR="00C05C3F">
              <w:rPr>
                <w:rStyle w:val="Courier10FSchwarz"/>
                <w:b w:val="0"/>
                <w:sz w:val="16"/>
                <w:szCs w:val="16"/>
              </w:rPr>
              <w:t>rchitekt /in</w:t>
            </w:r>
          </w:p>
        </w:tc>
      </w:tr>
      <w:tr w:rsidR="008B2635" w:rsidTr="00D23224"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10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2.1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Berufs-bezeichnung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25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Der Nachweis zur Berechtigung zum Führen der Berufsbezeichnung  „Ingenieur/in “liegt bei als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1031851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ab/>
            </w:r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>Kopie des Mitgliedsausweises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 xml:space="preserve">  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br/>
              <w:t xml:space="preserve">         einer </w:t>
            </w:r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>Ingenieurkammer</w:t>
            </w:r>
          </w:p>
          <w:p w:rsidR="008B2635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731900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66240B">
              <w:rPr>
                <w:rFonts w:cs="Arial"/>
                <w:sz w:val="28"/>
                <w:szCs w:val="28"/>
              </w:rPr>
              <w:t xml:space="preserve"> </w:t>
            </w:r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>anderer gleichwertiger Nachweis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Default="008B2635" w:rsidP="008B2635">
            <w:pPr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Bei Juristischen Personen sind die Nachweise für mindestens einen der Gesellschafter/innen und für den Verfasser der Planungsleistung vorzulegen. Bei  bestehenden Bauingenieurarbeitsgemein-schaften sind die Nachweise entsprechend für jedes Mitglied der Arbeitsgemeinschaft vorzulegen.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25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Der Nachweis zur Berechtigung zum Führen der Berufsbezeichnung                     „ Architekt/in “liegt bei als</w:t>
            </w:r>
          </w:p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3913436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ab/>
            </w:r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 xml:space="preserve">Kopie des Mitgliedsausweises 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br/>
              <w:t xml:space="preserve">  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ab/>
              <w:t>einer A</w:t>
            </w:r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>rchitektenkamme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>r</w:t>
            </w:r>
          </w:p>
          <w:p w:rsidR="008B2635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4283910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rStyle w:val="Courier10FSchwarz"/>
                <w:b w:val="0"/>
                <w:bCs/>
                <w:sz w:val="16"/>
                <w:szCs w:val="16"/>
              </w:rPr>
              <w:t>anderer gleichwertiger Nachweis</w:t>
            </w:r>
          </w:p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Bei Juristischen Personen sind die Nachweise für mindestens einen der Gesellschafter/innen und für den Verfasser der Planungsleistung vorzulegen. Bei  bestehenden Bauingenieurarbeitsgemein-schaften sind die Nachweise entsprechend für jedes Mitglied der Arbeitsgemeinschaft vorzulegen.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Der Nachweis zur Berechtigung zum Führen der Berufsbezeichnung                „Architekt/in “ liegt bei als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br/>
            </w:r>
          </w:p>
          <w:p w:rsidR="008257E9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4456142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257E9">
              <w:rPr>
                <w:sz w:val="16"/>
                <w:szCs w:val="16"/>
              </w:rPr>
              <w:tab/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 xml:space="preserve">Kopie des Mitgliedsausweises 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br/>
              <w:t xml:space="preserve">  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ab/>
              <w:t>einer Architektenkammer</w:t>
            </w:r>
          </w:p>
          <w:p w:rsidR="008257E9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6812726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>anderer gleichwertiger Nachweis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Default="008B2635" w:rsidP="008B2635">
            <w:pPr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Bei Juristischen Personen sind die Nachweise für mindestens einen der Gesellschafter/innen und für den Verfasser der Planungsleistung vorzulegen. Bei bestehenden Architektenarbeitsgemeinschaften sind die Nachweise entsprechend für jedes Mitglied der Arbeitsgemeinschaft vorzulegen.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br/>
            </w:r>
          </w:p>
        </w:tc>
      </w:tr>
      <w:tr w:rsidR="008B2635" w:rsidTr="00D23224"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10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2.2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Pr="00B4103B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Ausschluss-gründe gem.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 xml:space="preserve">       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§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 xml:space="preserve">124 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Abs.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2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V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gV</w:t>
            </w:r>
          </w:p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Es liegen Ausschlussgründe nach §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124 VgV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vor  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6559646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1295456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Es liegen Ausschlussgründe nach §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12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>4 V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gV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vor  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10804852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2831037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Es liegen Ausschlussgründe nach §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12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>4 V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gV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vor  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6984592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8269322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</w:tc>
      </w:tr>
      <w:tr w:rsidR="008B2635" w:rsidTr="00D23224"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10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2.3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Pr="00B4103B" w:rsidRDefault="008B2635" w:rsidP="00B4103B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Interessen-kollision mit  Unternehmen gem. §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73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Abs. 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3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 V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>gV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bin / wir sind wirtschaftlich mit anderen Unternehmen verknüpft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761372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5689623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werde / wir werden auf den Auftrag bezogen in relevanter Weise mit anderen zusammenarbeiten</w:t>
            </w:r>
          </w:p>
          <w:p w:rsidR="008257E9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985379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8257E9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8257E9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18243872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257E9">
              <w:rPr>
                <w:szCs w:val="22"/>
              </w:rPr>
              <w:t xml:space="preserve">  </w:t>
            </w:r>
            <w:r w:rsidR="008257E9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8257E9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P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bCs/>
                <w:color w:val="000000"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bin / wir sind wirtschaftlich mit anderen Unternehmen verknüpft</w:t>
            </w:r>
          </w:p>
          <w:p w:rsidR="003C4DA0" w:rsidRPr="0066240B" w:rsidRDefault="004B5BC3" w:rsidP="003C4DA0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6192997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3C4DA0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3C4DA0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3C4DA0" w:rsidRPr="0066240B" w:rsidRDefault="004B5BC3" w:rsidP="003C4DA0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0842143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3C4DA0">
              <w:rPr>
                <w:szCs w:val="22"/>
              </w:rPr>
              <w:t xml:space="preserve">  </w:t>
            </w:r>
            <w:r w:rsidR="003C4DA0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3C4DA0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</w:pPr>
          </w:p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werde / wir werden auf den Auftrag bezogen in relevanter Weise mit anderen zusammenarbeiten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2016224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9368129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bin / wir sind wirtschaftlich mit anderen Unternehmen verknüpft</w:t>
            </w:r>
          </w:p>
          <w:p w:rsidR="003C4DA0" w:rsidRPr="0066240B" w:rsidRDefault="004B5BC3" w:rsidP="003C4DA0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6397254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3C4DA0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3C4DA0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3C4DA0" w:rsidRPr="0066240B" w:rsidRDefault="004B5BC3" w:rsidP="003C4DA0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10436607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DA0">
                  <w:rPr>
                    <w:rFonts w:ascii="MS Gothic" w:eastAsia="MS Gothic" w:hAnsi="MS Gothic" w:cs="Arial" w:hint="eastAsia"/>
                    <w:b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3C4DA0">
              <w:rPr>
                <w:szCs w:val="22"/>
              </w:rPr>
              <w:t xml:space="preserve">  </w:t>
            </w:r>
            <w:r w:rsidR="003C4DA0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3C4DA0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Ich werde / wir werden auf den Auftrag bezogen in relevanter Weise mit anderen zusammenarbeiten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1320669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rFonts w:ascii="MS Gothic" w:eastAsia="MS Gothic" w:hAnsi="MS Gothic" w:cs="Arial" w:hint="eastAsia"/>
                <w:sz w:val="28"/>
                <w:szCs w:val="28"/>
              </w:rPr>
              <w:t xml:space="preserve">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>ja</w:t>
            </w:r>
          </w:p>
          <w:p w:rsidR="00291EEF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-2872052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291EEF">
              <w:rPr>
                <w:szCs w:val="22"/>
              </w:rPr>
              <w:t xml:space="preserve">  </w:t>
            </w:r>
            <w:r w:rsidR="00291EEF" w:rsidRPr="003835DA">
              <w:rPr>
                <w:rStyle w:val="Courier10FSchwarz"/>
                <w:b w:val="0"/>
                <w:bCs/>
                <w:sz w:val="16"/>
                <w:szCs w:val="16"/>
              </w:rPr>
              <w:t xml:space="preserve"> nein</w:t>
            </w:r>
            <w:r w:rsidR="00291EEF">
              <w:rPr>
                <w:rStyle w:val="Courier10FSchwarz"/>
                <w:b w:val="0"/>
                <w:bCs/>
                <w:sz w:val="16"/>
                <w:szCs w:val="16"/>
              </w:rPr>
              <w:t xml:space="preserve"> </w:t>
            </w:r>
          </w:p>
          <w:p w:rsidR="008B2635" w:rsidRDefault="008B2635" w:rsidP="008257E9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Wenn ja, Erläuterung als Anlage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</w:pPr>
          </w:p>
        </w:tc>
      </w:tr>
      <w:tr w:rsidR="008B2635" w:rsidTr="00D23224"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10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2.4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Berufs-</w:t>
            </w:r>
          </w:p>
          <w:p w:rsidR="008B2635" w:rsidRPr="00B4103B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13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Haftpflicht-versicherung</w:t>
            </w:r>
            <w:r w:rsidR="00B4103B">
              <w:rPr>
                <w:rStyle w:val="Courier10FSchwarz"/>
                <w:b w:val="0"/>
                <w:bCs/>
                <w:sz w:val="16"/>
                <w:szCs w:val="16"/>
              </w:rPr>
              <w:t xml:space="preserve"> gem. § 45 Abs. 4 VgV</w:t>
            </w:r>
          </w:p>
          <w:p w:rsidR="008B2635" w:rsidRDefault="008B2635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</w:pP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snapToGrid w:val="0"/>
              <w:spacing w:after="0" w:line="240" w:lineRule="auto"/>
              <w:jc w:val="left"/>
              <w:rPr>
                <w:sz w:val="16"/>
                <w:szCs w:val="16"/>
                <w:shd w:val="clear" w:color="auto" w:fill="FFFFFF"/>
              </w:rPr>
            </w:pPr>
            <w:r>
              <w:rPr>
                <w:sz w:val="16"/>
                <w:szCs w:val="16"/>
              </w:rPr>
              <w:t xml:space="preserve">Im Auftragsfall muss eine Berufshaft-pflichtversicherung abgeschlossen sein, deren Deckungssummen mindestens </w:t>
            </w:r>
            <w:r>
              <w:rPr>
                <w:sz w:val="16"/>
                <w:szCs w:val="16"/>
              </w:rPr>
              <w:br/>
              <w:t xml:space="preserve">1,5 Mio € für Personenschäden und </w:t>
            </w:r>
            <w:r>
              <w:rPr>
                <w:sz w:val="16"/>
                <w:szCs w:val="16"/>
              </w:rPr>
              <w:br/>
            </w:r>
            <w:r>
              <w:rPr>
                <w:sz w:val="16"/>
                <w:szCs w:val="16"/>
                <w:shd w:val="clear" w:color="auto" w:fill="FFFFFF"/>
              </w:rPr>
              <w:t xml:space="preserve">1,5 Mio € für sonstige Schäden betragen. </w:t>
            </w:r>
            <w:r>
              <w:rPr>
                <w:sz w:val="16"/>
                <w:szCs w:val="16"/>
                <w:shd w:val="clear" w:color="auto" w:fill="FFFFFF"/>
              </w:rPr>
              <w:br/>
              <w:t>Die Ersatzleistung des Versicherers muss mindestens das 2-fache der Deckungssumme pro Jahr betragen. Bei Bewerbergemeinschaften  ist von jedem Mitglied der Bewerbergemein-schaft eine entsprechende Versicherung nachzuweisen.</w:t>
            </w:r>
          </w:p>
          <w:p w:rsidR="008B2635" w:rsidRPr="0066240B" w:rsidRDefault="008B2635" w:rsidP="0066240B">
            <w:pPr>
              <w:rPr>
                <w:rFonts w:cs="Arial"/>
                <w:sz w:val="28"/>
                <w:szCs w:val="28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  <w:shd w:val="clear" w:color="auto" w:fill="FFFFFF"/>
              </w:rPr>
              <w:t>Dieser Bewerbung liegt bei:</w:t>
            </w:r>
            <w:r>
              <w:rPr>
                <w:rStyle w:val="Courier10FSchwarz"/>
                <w:b w:val="0"/>
                <w:bCs/>
                <w:sz w:val="16"/>
                <w:szCs w:val="16"/>
                <w:shd w:val="clear" w:color="auto" w:fill="FFFFFF"/>
              </w:rPr>
              <w:br/>
            </w:r>
            <w:r>
              <w:rPr>
                <w:sz w:val="16"/>
                <w:szCs w:val="16"/>
              </w:rPr>
              <w:br/>
            </w:r>
            <w:sdt>
              <w:sdtPr>
                <w:rPr>
                  <w:rFonts w:ascii="Arial" w:hAnsi="Arial" w:cs="Arial"/>
                  <w:sz w:val="28"/>
                  <w:szCs w:val="28"/>
                </w:rPr>
                <w:id w:val="-7677703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>
              <w:rPr>
                <w:sz w:val="18"/>
              </w:rPr>
              <w:t xml:space="preserve"> </w:t>
            </w:r>
            <w:r>
              <w:rPr>
                <w:sz w:val="16"/>
                <w:szCs w:val="16"/>
              </w:rPr>
              <w:t>die Erklärung einer Versicherungs-gesellschaft, dass sie mit mir/uns im Auftragsfall bereit ist, eine solche Versicherung abzuschließen,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Oder</w:t>
            </w:r>
          </w:p>
          <w:p w:rsidR="008B2635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-1119527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der Nachweis, dass eine solche Versicherung bereits abgeschlossen ist. </w:t>
            </w:r>
          </w:p>
          <w:p w:rsidR="008B2635" w:rsidRDefault="008B2635" w:rsidP="008B2635">
            <w:pPr>
              <w:autoSpaceDE w:val="0"/>
              <w:spacing w:after="0" w:line="240" w:lineRule="auto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br/>
              <w:t>Und</w:t>
            </w:r>
          </w:p>
          <w:p w:rsidR="008B2635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3087556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Erklärung des Versicherers bzw. die entsprechende Passage aus dem/den Vertragsbedingungen, wonach die Versicherung auch bei der Betätigung der Bewerber/in als Partner/in einer ARGE, bei Schäden, die vom Versicherungsnehmer verursacht werden, zu den o.g. Bedingungen eintritt.</w:t>
            </w:r>
            <w:r w:rsidR="008B2635">
              <w:rPr>
                <w:sz w:val="16"/>
                <w:szCs w:val="16"/>
              </w:rPr>
              <w:br/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635" w:rsidRDefault="008B2635" w:rsidP="008B2635">
            <w:pPr>
              <w:snapToGrid w:val="0"/>
              <w:spacing w:after="0" w:line="240" w:lineRule="auto"/>
              <w:jc w:val="left"/>
              <w:rPr>
                <w:sz w:val="16"/>
                <w:szCs w:val="16"/>
                <w:shd w:val="clear" w:color="auto" w:fill="FFFFFF"/>
              </w:rPr>
            </w:pPr>
            <w:r>
              <w:rPr>
                <w:sz w:val="16"/>
                <w:szCs w:val="16"/>
              </w:rPr>
              <w:lastRenderedPageBreak/>
              <w:t xml:space="preserve">Im Auftragsfall muss eine Berufshaft-pflichtversicherung abgeschlossen sein, deren Deckungssummen mindestens </w:t>
            </w:r>
            <w:r>
              <w:rPr>
                <w:sz w:val="16"/>
                <w:szCs w:val="16"/>
              </w:rPr>
              <w:br/>
              <w:t xml:space="preserve">1,5 Mio € für Personenschäden und </w:t>
            </w:r>
            <w:r>
              <w:rPr>
                <w:sz w:val="16"/>
                <w:szCs w:val="16"/>
              </w:rPr>
              <w:br/>
            </w:r>
            <w:r>
              <w:rPr>
                <w:sz w:val="16"/>
                <w:szCs w:val="16"/>
                <w:shd w:val="clear" w:color="auto" w:fill="FFFFFF"/>
              </w:rPr>
              <w:t xml:space="preserve">1,5 Mio € für sonstige Schäden betragen. </w:t>
            </w:r>
            <w:r>
              <w:rPr>
                <w:sz w:val="16"/>
                <w:szCs w:val="16"/>
                <w:shd w:val="clear" w:color="auto" w:fill="FFFFFF"/>
              </w:rPr>
              <w:br/>
              <w:t>Die Ersatzleistung des Versicherers muss mindestens das 2-fache der Deckungssumme pro Jahr betragen. Bei Bewerbergemeinschaften  ist von jedem Mitglied der Bewerbergemein-schaft eine entsprechende Versicherung nachzuweisen.</w:t>
            </w:r>
          </w:p>
          <w:p w:rsidR="008B2635" w:rsidRPr="0066240B" w:rsidRDefault="008B2635" w:rsidP="0066240B">
            <w:pPr>
              <w:rPr>
                <w:rFonts w:cs="Arial"/>
                <w:sz w:val="28"/>
                <w:szCs w:val="28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  <w:shd w:val="clear" w:color="auto" w:fill="FFFFFF"/>
              </w:rPr>
              <w:t>Dieser Bewerbung liegt bei:</w:t>
            </w:r>
            <w:r>
              <w:rPr>
                <w:rStyle w:val="Courier10FSchwarz"/>
                <w:b w:val="0"/>
                <w:bCs/>
                <w:sz w:val="16"/>
                <w:szCs w:val="16"/>
                <w:shd w:val="clear" w:color="auto" w:fill="FFFFFF"/>
              </w:rPr>
              <w:br/>
            </w:r>
            <w:r>
              <w:rPr>
                <w:sz w:val="16"/>
                <w:szCs w:val="16"/>
              </w:rPr>
              <w:br/>
            </w:r>
            <w:sdt>
              <w:sdtPr>
                <w:rPr>
                  <w:rFonts w:ascii="Arial" w:hAnsi="Arial" w:cs="Arial"/>
                  <w:sz w:val="28"/>
                  <w:szCs w:val="28"/>
                </w:rPr>
                <w:id w:val="-12539772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>
              <w:rPr>
                <w:sz w:val="18"/>
              </w:rPr>
              <w:t xml:space="preserve"> </w:t>
            </w:r>
            <w:r>
              <w:rPr>
                <w:sz w:val="16"/>
                <w:szCs w:val="16"/>
              </w:rPr>
              <w:t>die Erklärung einer Versicherungs-gesellschaft, dass sie mit mir/uns im Auftragsfall bereit ist, eine solche Versicherung abzuschließen,</w:t>
            </w:r>
          </w:p>
          <w:p w:rsidR="008B2635" w:rsidRDefault="008B2635" w:rsidP="00D23224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Oder</w:t>
            </w:r>
          </w:p>
          <w:p w:rsidR="008B2635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-14838409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der Nachweis, dass eine solche Versicherung bereits abgeschlossen ist. </w:t>
            </w:r>
          </w:p>
          <w:p w:rsidR="008B2635" w:rsidRDefault="008B2635" w:rsidP="00D23224">
            <w:pPr>
              <w:autoSpaceDE w:val="0"/>
              <w:spacing w:after="0" w:line="24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br/>
              <w:t>Und</w:t>
            </w:r>
          </w:p>
          <w:p w:rsidR="008B2635" w:rsidRPr="0066240B" w:rsidRDefault="004B5BC3" w:rsidP="0066240B">
            <w:pPr>
              <w:rPr>
                <w:rStyle w:val="Courier10FSchwarz"/>
                <w:rFonts w:cs="Arial"/>
                <w:b w:val="0"/>
                <w:color w:val="auto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b/>
                  <w:color w:val="000000"/>
                  <w:sz w:val="28"/>
                  <w:szCs w:val="28"/>
                </w:rPr>
                <w:id w:val="14774188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Erklärung des Versicherers bzw. die entsprechende Passage aus dem/den Vertragsbedingungen, wonach die Versicherung auch bei der Betätigung der Bewerber/in als Partner/in einer ARGE, bei Schäden, die vom Versicherungsnehmer verursacht werden, zu den o.g. Bedingungen eintritt.</w:t>
            </w:r>
            <w:r w:rsidR="008B2635">
              <w:rPr>
                <w:sz w:val="16"/>
                <w:szCs w:val="16"/>
              </w:rPr>
              <w:br/>
            </w:r>
          </w:p>
        </w:tc>
        <w:tc>
          <w:tcPr>
            <w:tcW w:w="2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B2635" w:rsidRDefault="008B2635" w:rsidP="008B2635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lastRenderedPageBreak/>
              <w:t xml:space="preserve">Im Auftragsfall muss eine Berufshaft-pflichtversicherung abgeschlossen sein, deren Deckungssummen mindestens 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br/>
              <w:t xml:space="preserve">1,5 Mio € für Personenschäden und </w:t>
            </w:r>
          </w:p>
          <w:p w:rsidR="008B2635" w:rsidRPr="0066240B" w:rsidRDefault="008B2635" w:rsidP="0066240B">
            <w:pPr>
              <w:rPr>
                <w:rFonts w:cs="Arial"/>
                <w:sz w:val="28"/>
                <w:szCs w:val="28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 xml:space="preserve">1,5 Mio € für sonstige Schäden betragen. </w:t>
            </w:r>
            <w:r>
              <w:rPr>
                <w:rStyle w:val="Courier10FSchwarz"/>
                <w:b w:val="0"/>
                <w:bCs/>
                <w:sz w:val="16"/>
                <w:szCs w:val="16"/>
              </w:rPr>
              <w:br/>
              <w:t xml:space="preserve">Die Ersatzleistung des Versicherers muss mindestens das 2-fache der Deckungssumme pro Jahr betragen. Bei Bewerbergemeinschaften  ist von jedem Mitglied der Bewerbergemein-schaft </w:t>
            </w:r>
            <w:r>
              <w:rPr>
                <w:sz w:val="16"/>
                <w:szCs w:val="16"/>
                <w:shd w:val="clear" w:color="auto" w:fill="FFFFFF"/>
              </w:rPr>
              <w:t>eine entsprechende Versicherung nachzuweisen.</w:t>
            </w:r>
            <w:r>
              <w:rPr>
                <w:sz w:val="16"/>
                <w:szCs w:val="16"/>
                <w:shd w:val="clear" w:color="auto" w:fill="FFFFFF"/>
              </w:rPr>
              <w:br/>
              <w:t>Dieser Bewerbung liegt bei:</w:t>
            </w:r>
            <w:r>
              <w:rPr>
                <w:sz w:val="16"/>
                <w:szCs w:val="16"/>
                <w:shd w:val="clear" w:color="auto" w:fill="FFFFFF"/>
              </w:rPr>
              <w:br/>
            </w:r>
            <w:sdt>
              <w:sdtPr>
                <w:rPr>
                  <w:rFonts w:ascii="Arial" w:hAnsi="Arial" w:cs="Arial"/>
                  <w:sz w:val="28"/>
                  <w:szCs w:val="28"/>
                </w:rPr>
                <w:id w:val="17035933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>
              <w:rPr>
                <w:sz w:val="18"/>
              </w:rPr>
              <w:t xml:space="preserve"> </w:t>
            </w:r>
            <w:r>
              <w:rPr>
                <w:sz w:val="16"/>
                <w:szCs w:val="16"/>
              </w:rPr>
              <w:t>die Erklärung einer Versicherungs-gesellschaft, dass sie mit mir/uns im Auftragsfall bereit ist, eine solche Versicherung abzuschließen,</w:t>
            </w:r>
          </w:p>
          <w:p w:rsidR="008B2635" w:rsidRDefault="008B2635" w:rsidP="008B2635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pacing w:after="0" w:line="240" w:lineRule="auto"/>
              <w:ind w:right="-7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Oder</w:t>
            </w:r>
          </w:p>
          <w:p w:rsidR="008B2635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10086357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der Nachweis, dass eine solche Versicherung bereits abgeschlossen ist.</w:t>
            </w:r>
            <w:r w:rsidR="008B2635">
              <w:rPr>
                <w:sz w:val="16"/>
                <w:szCs w:val="16"/>
              </w:rPr>
              <w:br/>
            </w:r>
            <w:r w:rsidR="008B2635">
              <w:rPr>
                <w:sz w:val="16"/>
                <w:szCs w:val="16"/>
              </w:rPr>
              <w:br/>
              <w:t>Und</w:t>
            </w:r>
          </w:p>
          <w:p w:rsidR="008B2635" w:rsidRPr="0066240B" w:rsidRDefault="004B5BC3" w:rsidP="0066240B">
            <w:pPr>
              <w:rPr>
                <w:rFonts w:cs="Arial"/>
                <w:sz w:val="28"/>
                <w:szCs w:val="28"/>
              </w:rPr>
            </w:pPr>
            <w:sdt>
              <w:sdtPr>
                <w:rPr>
                  <w:rFonts w:ascii="Arial" w:hAnsi="Arial" w:cs="Arial"/>
                  <w:sz w:val="28"/>
                  <w:szCs w:val="28"/>
                </w:rPr>
                <w:id w:val="-15978611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6240B">
                  <w:rPr>
                    <w:rFonts w:ascii="MS Gothic" w:eastAsia="MS Gothic" w:hAnsi="MS Gothic" w:cs="Arial" w:hint="eastAsia"/>
                    <w:sz w:val="28"/>
                    <w:szCs w:val="28"/>
                  </w:rPr>
                  <w:t>☐</w:t>
                </w:r>
              </w:sdtContent>
            </w:sdt>
            <w:r w:rsidR="008B2635">
              <w:rPr>
                <w:sz w:val="16"/>
                <w:szCs w:val="16"/>
              </w:rPr>
              <w:t xml:space="preserve"> Erklärung des Versicherers bzw. die entsprechende Passage aus dem/den Vertragsbedingungen, wonach die Versicherung auch bei der Betätigung der Bewerber/in als Partner/in einer ARGE, bei Schäden, die vom Versicherungsnehmer verursacht werden, zu den o.g. Bedingungen eintritt.</w:t>
            </w:r>
          </w:p>
        </w:tc>
      </w:tr>
    </w:tbl>
    <w:p w:rsidR="005014F6" w:rsidRPr="003835DA" w:rsidRDefault="00060C93" w:rsidP="005014F6">
      <w:pPr>
        <w:pageBreakBefore/>
        <w:rPr>
          <w:rStyle w:val="Courier10FSchwarz"/>
          <w:bCs/>
          <w:sz w:val="22"/>
          <w:szCs w:val="22"/>
        </w:rPr>
      </w:pPr>
      <w:r>
        <w:rPr>
          <w:rStyle w:val="Courier10FSchwarz"/>
          <w:bCs/>
          <w:szCs w:val="20"/>
        </w:rPr>
        <w:lastRenderedPageBreak/>
        <w:br/>
      </w:r>
      <w:r w:rsidR="005014F6" w:rsidRPr="003835DA">
        <w:rPr>
          <w:rStyle w:val="Courier10FSchwarz"/>
          <w:bCs/>
          <w:sz w:val="22"/>
          <w:szCs w:val="22"/>
        </w:rPr>
        <w:t xml:space="preserve">3. Referenzen </w:t>
      </w:r>
    </w:p>
    <w:tbl>
      <w:tblPr>
        <w:tblW w:w="942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99"/>
        <w:gridCol w:w="1417"/>
        <w:gridCol w:w="3798"/>
        <w:gridCol w:w="3812"/>
      </w:tblGrid>
      <w:tr w:rsidR="005014F6" w:rsidTr="00BA461B">
        <w:trPr>
          <w:trHeight w:val="2490"/>
        </w:trPr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3.1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Referenz-</w:t>
            </w:r>
          </w:p>
          <w:p w:rsidR="005014F6" w:rsidRDefault="005014F6" w:rsidP="00060C93">
            <w:pPr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projekte</w:t>
            </w:r>
          </w:p>
          <w:p w:rsidR="005014F6" w:rsidRDefault="005014F6" w:rsidP="00060C93">
            <w:pPr>
              <w:spacing w:after="0" w:line="240" w:lineRule="auto"/>
            </w:pPr>
          </w:p>
        </w:tc>
        <w:tc>
          <w:tcPr>
            <w:tcW w:w="7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5014F6" w:rsidRPr="00BA461B" w:rsidRDefault="00BA461B" w:rsidP="00BA461B">
            <w:pPr>
              <w:spacing w:after="0" w:line="240" w:lineRule="auto"/>
              <w:jc w:val="left"/>
              <w:rPr>
                <w:rStyle w:val="Courier10FSchwarz"/>
                <w:b w:val="0"/>
                <w:sz w:val="8"/>
                <w:szCs w:val="8"/>
              </w:rPr>
            </w:pPr>
            <w:r w:rsidRPr="00BA461B">
              <w:rPr>
                <w:rStyle w:val="Courier10FSchwarz"/>
                <w:b w:val="0"/>
                <w:sz w:val="8"/>
                <w:szCs w:val="8"/>
              </w:rPr>
              <w:br/>
            </w:r>
            <w:r w:rsidR="005014F6" w:rsidRPr="00576AFF">
              <w:rPr>
                <w:rStyle w:val="Courier10FSchwarz"/>
                <w:sz w:val="16"/>
              </w:rPr>
              <w:t>Angaben zu Referenzprojekten:</w:t>
            </w:r>
            <w:r w:rsidR="005014F6">
              <w:rPr>
                <w:rStyle w:val="Courier10FSchwarz"/>
                <w:b w:val="0"/>
                <w:sz w:val="16"/>
              </w:rPr>
              <w:t xml:space="preserve"> </w:t>
            </w:r>
            <w:r w:rsidR="005014F6">
              <w:rPr>
                <w:rStyle w:val="Courier10FSchwarz"/>
                <w:b w:val="0"/>
                <w:sz w:val="16"/>
              </w:rPr>
              <w:br/>
            </w:r>
            <w:r w:rsidR="005014F6" w:rsidRPr="00576AFF">
              <w:rPr>
                <w:sz w:val="16"/>
                <w:szCs w:val="16"/>
              </w:rPr>
              <w:t xml:space="preserve">1. Nachweis von Planungserfahrung bei Brückenbauvorhaben </w:t>
            </w:r>
            <w:r>
              <w:rPr>
                <w:sz w:val="16"/>
                <w:szCs w:val="16"/>
              </w:rPr>
              <w:t>mit gehobenem architektonischem Anspruch</w:t>
            </w:r>
            <w:r w:rsidR="005014F6" w:rsidRPr="00576AFF">
              <w:rPr>
                <w:sz w:val="16"/>
                <w:szCs w:val="16"/>
              </w:rPr>
              <w:t>, deren Komplexität mit der Wett</w:t>
            </w:r>
            <w:r>
              <w:rPr>
                <w:sz w:val="16"/>
                <w:szCs w:val="16"/>
              </w:rPr>
              <w:t>bewerbsaufgabe vergleichbar ist und über einen Fluss gehen.</w:t>
            </w:r>
            <w:r w:rsidR="005014F6" w:rsidRPr="00576AFF">
              <w:rPr>
                <w:sz w:val="16"/>
                <w:szCs w:val="16"/>
              </w:rPr>
              <w:t xml:space="preserve"> Der Nachweis erfolgt durch Vorlage </w:t>
            </w:r>
            <w:r w:rsidR="005014F6" w:rsidRPr="00576AFF">
              <w:rPr>
                <w:sz w:val="16"/>
                <w:szCs w:val="16"/>
                <w:u w:val="single"/>
              </w:rPr>
              <w:t>eines</w:t>
            </w:r>
            <w:r w:rsidR="005014F6" w:rsidRPr="00576AFF">
              <w:rPr>
                <w:sz w:val="16"/>
                <w:szCs w:val="16"/>
              </w:rPr>
              <w:t xml:space="preserve"> realisierten Referenzprojektes. </w:t>
            </w:r>
            <w:r w:rsidR="005014F6" w:rsidRPr="00576AFF">
              <w:rPr>
                <w:sz w:val="16"/>
                <w:szCs w:val="16"/>
              </w:rPr>
              <w:br/>
              <w:t xml:space="preserve">2. Nachweis von </w:t>
            </w:r>
            <w:r w:rsidR="005014F6">
              <w:rPr>
                <w:sz w:val="16"/>
                <w:szCs w:val="16"/>
              </w:rPr>
              <w:t xml:space="preserve">Planungserfahrung bei </w:t>
            </w:r>
            <w:r w:rsidR="005014F6" w:rsidRPr="00576AFF">
              <w:rPr>
                <w:sz w:val="16"/>
                <w:szCs w:val="16"/>
                <w:u w:val="single"/>
              </w:rPr>
              <w:t>drei</w:t>
            </w:r>
            <w:r w:rsidR="005014F6" w:rsidRPr="00576AFF">
              <w:rPr>
                <w:sz w:val="16"/>
                <w:szCs w:val="16"/>
              </w:rPr>
              <w:t xml:space="preserve"> realisierten Projekten/ oder </w:t>
            </w:r>
            <w:r>
              <w:rPr>
                <w:sz w:val="16"/>
                <w:szCs w:val="16"/>
              </w:rPr>
              <w:t xml:space="preserve">ausgezeichneten </w:t>
            </w:r>
            <w:r w:rsidR="005014F6" w:rsidRPr="00576AFF">
              <w:rPr>
                <w:sz w:val="16"/>
                <w:szCs w:val="16"/>
              </w:rPr>
              <w:t>Wettbewerbs</w:t>
            </w:r>
            <w:r>
              <w:rPr>
                <w:sz w:val="16"/>
                <w:szCs w:val="16"/>
              </w:rPr>
              <w:t>arbeiten</w:t>
            </w:r>
            <w:r w:rsidR="005014F6" w:rsidRPr="00576AFF">
              <w:rPr>
                <w:sz w:val="16"/>
                <w:szCs w:val="16"/>
              </w:rPr>
              <w:t xml:space="preserve"> im Brückenbau, die nach Ansicht der Bewerber deren Eignung für die anstehende Wettbewerbsaufgabe am besten zum Ausdruck bringen. </w:t>
            </w:r>
            <w:r w:rsidR="005014F6" w:rsidRPr="00576AFF">
              <w:rPr>
                <w:sz w:val="16"/>
                <w:szCs w:val="16"/>
              </w:rPr>
              <w:br/>
              <w:t xml:space="preserve">Die Auswahl der Referenzen soll aus einem Zeitraum erfolgen, der nicht länger als 10 Jahre zurückliegt. </w:t>
            </w:r>
            <w:r w:rsidR="005014F6" w:rsidRPr="00576AFF">
              <w:rPr>
                <w:sz w:val="16"/>
                <w:szCs w:val="16"/>
              </w:rPr>
              <w:br/>
              <w:t>Die Referenzprojekte sind jeweils mit Text, Bilder und Plänen/Planausschnitten auf jeweils maximal 2 Blatt DIN A4 (einseitig) oder auf einer Seite im Format DIN A3 darzustellen. Die in dieser Tabelle geforderten Informationen sind jeweils anzugeben.</w:t>
            </w:r>
            <w:r w:rsidR="005014F6" w:rsidRPr="00576AFF">
              <w:rPr>
                <w:sz w:val="16"/>
                <w:szCs w:val="16"/>
              </w:rPr>
              <w:br/>
              <w:t>Die Textangaben können wahlweise in dieser Tabelle oder auf beigefügten Seiten erfolgen.</w:t>
            </w:r>
            <w:r>
              <w:rPr>
                <w:sz w:val="16"/>
                <w:szCs w:val="16"/>
              </w:rPr>
              <w:br/>
            </w: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snapToGrid w:val="0"/>
              <w:spacing w:after="0" w:line="240" w:lineRule="auto"/>
            </w:pP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76AFF" w:rsidRDefault="005014F6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 Nr. 1</w:t>
            </w: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014F6" w:rsidRPr="00576AFF" w:rsidRDefault="005014F6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 Nr. 2</w:t>
            </w: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Projekt-bezeichnung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067763027"/>
              <w:placeholder>
                <w:docPart w:val="A04EAA04C987415FB035E3C88F6BCA0E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689282701"/>
              <w:placeholder>
                <w:docPart w:val="EA16C29DC8A54AB6AA6C4D2C8FB58D5A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8B2635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Kurze Projekt-beschreibung</w:t>
            </w:r>
          </w:p>
          <w:p w:rsidR="005014F6" w:rsidRDefault="005014F6" w:rsidP="008B2635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(Brückenart, Spannweite, Gesamtlänge, nutzbare Breite, Material etc.)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42958282"/>
              <w:placeholder>
                <w:docPart w:val="49D39C0769914416B4432F5B051B6B20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667546179"/>
              <w:placeholder>
                <w:docPart w:val="9F932671BC1842BF86F45604881F5476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Auftraggeber/in</w:t>
            </w:r>
          </w:p>
          <w:p w:rsidR="005014F6" w:rsidRDefault="005014F6" w:rsidP="008B2635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mit Ansprech-partner/in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359241982"/>
              <w:placeholder>
                <w:docPart w:val="045DE890AD7F49028CFC2F8DF2D19692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559202828"/>
              <w:placeholder>
                <w:docPart w:val="B8EC5A27B9264D66B6BDFEF406E5F360"/>
              </w:placeholder>
              <w:showingPlcHdr/>
              <w:text w:multiLine="1"/>
            </w:sdtPr>
            <w:sdtEndPr/>
            <w:sdtContent>
              <w:p w:rsidR="001641CC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napToGrid w:val="0"/>
              <w:spacing w:after="0" w:line="240" w:lineRule="auto"/>
              <w:rPr>
                <w:rFonts w:ascii="Arial" w:hAnsi="Arial" w:cs="Arial"/>
              </w:rPr>
            </w:pP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Bauingenieur/in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896771183"/>
              <w:placeholder>
                <w:docPart w:val="012066589A134264BDB3DCD4F761B9FE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951862302"/>
              <w:placeholder>
                <w:docPart w:val="FAC4E817AF784F029572D1ABFADB7B97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Architekt/in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626156605"/>
              <w:placeholder>
                <w:docPart w:val="572312E3457B4E4EB123E79D33ED1B03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527096005"/>
              <w:placeholder>
                <w:docPart w:val="50C37EC2A79345529244ED5528195571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 xml:space="preserve">Herstellungs-kosten, </w:t>
            </w:r>
          </w:p>
          <w:p w:rsidR="005014F6" w:rsidRDefault="005014F6" w:rsidP="00060C93">
            <w:pPr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KGR 300+400 DIN 276, netto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880355327"/>
              <w:placeholder>
                <w:docPart w:val="97A37CE5E7A84479B50454F587991BC7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2146463011"/>
              <w:placeholder>
                <w:docPart w:val="73FA86E3FE05484A8A1CE53A4D16FF3E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BA461B">
        <w:trPr>
          <w:trHeight w:val="832"/>
        </w:trPr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8B2635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Beauftragte Leistungs</w:t>
            </w:r>
            <w:r w:rsidR="005014F6">
              <w:rPr>
                <w:rStyle w:val="Courier10FSchwarz"/>
                <w:b w:val="0"/>
                <w:sz w:val="16"/>
              </w:rPr>
              <w:t>phasen HOAI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906346685"/>
              <w:placeholder>
                <w:docPart w:val="F5D35A7D2C234DEF94144E8410857D38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610244646"/>
              <w:placeholder>
                <w:docPart w:val="70AB39FE67DB4150A10420334C123DAC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8B2635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Honorarzone</w:t>
            </w:r>
          </w:p>
          <w:p w:rsidR="005014F6" w:rsidRDefault="005014F6" w:rsidP="00060C93">
            <w:pPr>
              <w:spacing w:after="0" w:line="240" w:lineRule="auto"/>
            </w:pP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590698212"/>
              <w:placeholder>
                <w:docPart w:val="68F23EB3643A4FE48F30C7D6F16DD977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806851920"/>
              <w:placeholder>
                <w:docPart w:val="BD512D075A374A38A95AEBA03544C455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Fertigstellung / Erfolg (Jahr)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004467814"/>
              <w:placeholder>
                <w:docPart w:val="9CCCC16A2DB34B5CB6A322C2BC6271A7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225129609"/>
              <w:placeholder>
                <w:docPart w:val="AEA137C112924DA7A470FBF981E1EDB6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</w:tbl>
    <w:p w:rsidR="005014F6" w:rsidRDefault="005014F6" w:rsidP="00060C93">
      <w:pPr>
        <w:spacing w:after="0" w:line="240" w:lineRule="auto"/>
      </w:pPr>
    </w:p>
    <w:tbl>
      <w:tblPr>
        <w:tblW w:w="942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99"/>
        <w:gridCol w:w="1417"/>
        <w:gridCol w:w="3798"/>
        <w:gridCol w:w="3812"/>
      </w:tblGrid>
      <w:tr w:rsidR="00BA461B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A461B" w:rsidRDefault="00BA461B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3.1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A461B" w:rsidRDefault="00BA461B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Referenz-</w:t>
            </w:r>
          </w:p>
          <w:p w:rsidR="00BA461B" w:rsidRDefault="00BA461B" w:rsidP="00060C93">
            <w:pPr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projekte</w:t>
            </w:r>
          </w:p>
          <w:p w:rsidR="00BA461B" w:rsidRDefault="00BA461B" w:rsidP="00060C93">
            <w:pPr>
              <w:spacing w:after="0" w:line="240" w:lineRule="auto"/>
            </w:pPr>
          </w:p>
        </w:tc>
        <w:tc>
          <w:tcPr>
            <w:tcW w:w="7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BA461B" w:rsidRPr="00BA461B" w:rsidRDefault="00BA461B" w:rsidP="00BA461B">
            <w:pPr>
              <w:spacing w:after="0" w:line="240" w:lineRule="auto"/>
              <w:jc w:val="left"/>
              <w:rPr>
                <w:rStyle w:val="Courier10FSchwarz"/>
                <w:b w:val="0"/>
                <w:sz w:val="8"/>
                <w:szCs w:val="8"/>
              </w:rPr>
            </w:pPr>
            <w:r w:rsidRPr="00BA461B">
              <w:rPr>
                <w:rStyle w:val="Courier10FSchwarz"/>
                <w:b w:val="0"/>
                <w:sz w:val="8"/>
                <w:szCs w:val="8"/>
              </w:rPr>
              <w:br/>
            </w:r>
            <w:r w:rsidRPr="00576AFF">
              <w:rPr>
                <w:rStyle w:val="Courier10FSchwarz"/>
                <w:sz w:val="16"/>
              </w:rPr>
              <w:t>Angaben zu Referenzprojekten:</w:t>
            </w:r>
            <w:r>
              <w:rPr>
                <w:rStyle w:val="Courier10FSchwarz"/>
                <w:b w:val="0"/>
                <w:sz w:val="16"/>
              </w:rPr>
              <w:t xml:space="preserve"> </w:t>
            </w:r>
            <w:r>
              <w:rPr>
                <w:rStyle w:val="Courier10FSchwarz"/>
                <w:b w:val="0"/>
                <w:sz w:val="16"/>
              </w:rPr>
              <w:br/>
            </w:r>
            <w:r w:rsidRPr="00576AFF">
              <w:rPr>
                <w:sz w:val="16"/>
                <w:szCs w:val="16"/>
              </w:rPr>
              <w:t xml:space="preserve">1. Nachweis von Planungserfahrung bei Brückenbauvorhaben </w:t>
            </w:r>
            <w:r>
              <w:rPr>
                <w:sz w:val="16"/>
                <w:szCs w:val="16"/>
              </w:rPr>
              <w:t>mit gehobenem architektonischem Anspruch</w:t>
            </w:r>
            <w:r w:rsidRPr="00576AFF">
              <w:rPr>
                <w:sz w:val="16"/>
                <w:szCs w:val="16"/>
              </w:rPr>
              <w:t>, deren Komplexität mit der Wett</w:t>
            </w:r>
            <w:r>
              <w:rPr>
                <w:sz w:val="16"/>
                <w:szCs w:val="16"/>
              </w:rPr>
              <w:t>bewerbsaufgabe vergleichbar ist und über einen Fluss gehen.</w:t>
            </w:r>
            <w:r w:rsidRPr="00576AFF">
              <w:rPr>
                <w:sz w:val="16"/>
                <w:szCs w:val="16"/>
              </w:rPr>
              <w:t xml:space="preserve"> Der Nachweis erfolgt durch Vorlage </w:t>
            </w:r>
            <w:r w:rsidRPr="00576AFF">
              <w:rPr>
                <w:sz w:val="16"/>
                <w:szCs w:val="16"/>
                <w:u w:val="single"/>
              </w:rPr>
              <w:t>eines</w:t>
            </w:r>
            <w:r w:rsidRPr="00576AFF">
              <w:rPr>
                <w:sz w:val="16"/>
                <w:szCs w:val="16"/>
              </w:rPr>
              <w:t xml:space="preserve"> realisierten Referenzprojektes. </w:t>
            </w:r>
            <w:r w:rsidRPr="00576AFF">
              <w:rPr>
                <w:sz w:val="16"/>
                <w:szCs w:val="16"/>
              </w:rPr>
              <w:br/>
              <w:t xml:space="preserve">2. Nachweis von </w:t>
            </w:r>
            <w:r>
              <w:rPr>
                <w:sz w:val="16"/>
                <w:szCs w:val="16"/>
              </w:rPr>
              <w:t xml:space="preserve">Planungserfahrung bei </w:t>
            </w:r>
            <w:r w:rsidRPr="00576AFF">
              <w:rPr>
                <w:sz w:val="16"/>
                <w:szCs w:val="16"/>
                <w:u w:val="single"/>
              </w:rPr>
              <w:t>drei</w:t>
            </w:r>
            <w:r w:rsidRPr="00576AFF">
              <w:rPr>
                <w:sz w:val="16"/>
                <w:szCs w:val="16"/>
              </w:rPr>
              <w:t xml:space="preserve"> realisierten Projekten/ oder </w:t>
            </w:r>
            <w:r>
              <w:rPr>
                <w:sz w:val="16"/>
                <w:szCs w:val="16"/>
              </w:rPr>
              <w:t xml:space="preserve">ausgezeichneten </w:t>
            </w:r>
            <w:r w:rsidRPr="00576AFF">
              <w:rPr>
                <w:sz w:val="16"/>
                <w:szCs w:val="16"/>
              </w:rPr>
              <w:t>Wettbewerbs</w:t>
            </w:r>
            <w:r>
              <w:rPr>
                <w:sz w:val="16"/>
                <w:szCs w:val="16"/>
              </w:rPr>
              <w:t>arbeiten</w:t>
            </w:r>
            <w:r w:rsidRPr="00576AFF">
              <w:rPr>
                <w:sz w:val="16"/>
                <w:szCs w:val="16"/>
              </w:rPr>
              <w:t xml:space="preserve"> im Brückenbau, die nach Ansicht der Bewerber deren Eignung für die anstehende Wettbewerbsaufgabe am besten zum Ausdruck bringen. </w:t>
            </w:r>
            <w:r w:rsidRPr="00576AFF">
              <w:rPr>
                <w:sz w:val="16"/>
                <w:szCs w:val="16"/>
              </w:rPr>
              <w:br/>
              <w:t xml:space="preserve">Die Auswahl der Referenzen soll aus einem Zeitraum erfolgen, der nicht länger als 10 Jahre zurückliegt. </w:t>
            </w:r>
            <w:r w:rsidRPr="00576AFF">
              <w:rPr>
                <w:sz w:val="16"/>
                <w:szCs w:val="16"/>
              </w:rPr>
              <w:br/>
              <w:t>Die Referenzprojekte sind jeweils mit Text, Bilder und Plänen/Planausschnitten auf jeweils maximal 2 Blatt DIN A4 (einseitig) oder auf einer Seite im Format DIN A3 darzustellen. Die in dieser Tabelle geforderten Informationen sind jeweils anzugeben.</w:t>
            </w:r>
            <w:r w:rsidRPr="00576AFF">
              <w:rPr>
                <w:sz w:val="16"/>
                <w:szCs w:val="16"/>
              </w:rPr>
              <w:br/>
              <w:t>Die Textangaben können wahlweise in dieser Tabelle oder auf beigefügten Seiten erfolgen.</w:t>
            </w:r>
            <w:r>
              <w:rPr>
                <w:sz w:val="16"/>
                <w:szCs w:val="16"/>
              </w:rPr>
              <w:br/>
            </w: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snapToGrid w:val="0"/>
              <w:spacing w:after="0" w:line="240" w:lineRule="auto"/>
            </w:pP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 Nr. 3</w:t>
            </w: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widowControl w:val="0"/>
              <w:tabs>
                <w:tab w:val="left" w:pos="0"/>
                <w:tab w:val="left" w:pos="800"/>
                <w:tab w:val="left" w:pos="3402"/>
              </w:tabs>
              <w:autoSpaceDE w:val="0"/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Referenz Nr. 4</w:t>
            </w:r>
          </w:p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Projekt-bezeichnung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017971818"/>
              <w:placeholder>
                <w:docPart w:val="9B56F331261F49788CF6E03F7FE0AEA2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757213190"/>
              <w:placeholder>
                <w:docPart w:val="2E19EBD0834D435F8280A9C1C345B03F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Kurze Projekt-beschreibung</w:t>
            </w:r>
          </w:p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bCs/>
                <w:sz w:val="16"/>
                <w:szCs w:val="16"/>
              </w:rPr>
            </w:pPr>
            <w:r>
              <w:rPr>
                <w:rStyle w:val="Courier10FSchwarz"/>
                <w:b w:val="0"/>
                <w:bCs/>
                <w:sz w:val="16"/>
                <w:szCs w:val="16"/>
              </w:rPr>
              <w:t>(Brückenart, Spannweite, Gesamtlänge, nutzbare Breite, Material etc.)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92218664"/>
              <w:placeholder>
                <w:docPart w:val="4C30DBF8B58A45278A41277AC0EFCD5B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302506113"/>
              <w:placeholder>
                <w:docPart w:val="5B2B0B17C4A644399958F598CC5CD751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Auftraggeber/in</w:t>
            </w:r>
          </w:p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mit Ansprech-partner/in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790427965"/>
              <w:placeholder>
                <w:docPart w:val="390CB34766D245D08A675E5FE43FC182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593931161"/>
              <w:placeholder>
                <w:docPart w:val="A7735650AD5D4C699F92BDB56E817849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Bauingenieur/in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753247694"/>
              <w:placeholder>
                <w:docPart w:val="1EA97A8D1869488FA81BEF6093E0BC55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761404215"/>
              <w:placeholder>
                <w:docPart w:val="8BD158687203419CA25535B892FF66C6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Pr="005D43C1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Architekt/in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545566060"/>
              <w:placeholder>
                <w:docPart w:val="E54F9BEF3F5140BFAD39D43E3E448804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484786901"/>
              <w:placeholder>
                <w:docPart w:val="5E28849D1CE3445FACEC338413F7D11C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 xml:space="preserve">Herstellungs-kosten, </w:t>
            </w:r>
          </w:p>
          <w:p w:rsidR="005014F6" w:rsidRDefault="005014F6" w:rsidP="00060C93">
            <w:pPr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KGR 300+400 DIN 276, netto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443050022"/>
              <w:placeholder>
                <w:docPart w:val="F7D2472510DB4A44B9E0515AB4853E24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510906793"/>
              <w:placeholder>
                <w:docPart w:val="D46E915835184DF7B11F21D25ADD5F92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Beauftragte Leistungs-phasen HOAI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514224380"/>
              <w:placeholder>
                <w:docPart w:val="345624B1F8EE4ACB9580EF53FA65699A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  <w:p w:rsidR="005014F6" w:rsidRPr="001641CC" w:rsidRDefault="005014F6" w:rsidP="00060C93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237065401"/>
              <w:placeholder>
                <w:docPart w:val="B83A8CE6F3F843B8B62008E95533BB37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060C93">
            <w:pPr>
              <w:snapToGrid w:val="0"/>
              <w:spacing w:after="0" w:line="240" w:lineRule="auto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Honorarzone</w:t>
            </w:r>
          </w:p>
          <w:p w:rsidR="005014F6" w:rsidRDefault="005014F6" w:rsidP="00060C93">
            <w:pPr>
              <w:spacing w:after="0" w:line="240" w:lineRule="auto"/>
            </w:pP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1581246902"/>
              <w:placeholder>
                <w:docPart w:val="82C38470C6F947FCA981006F534B634F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732836239"/>
              <w:placeholder>
                <w:docPart w:val="E425D781A0454C8D95DE77CD24F41E26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  <w:tr w:rsidR="005014F6" w:rsidTr="00D23224">
        <w:tc>
          <w:tcPr>
            <w:tcW w:w="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014F6" w:rsidRDefault="005014F6" w:rsidP="00060C93">
            <w:pPr>
              <w:widowControl w:val="0"/>
              <w:tabs>
                <w:tab w:val="left" w:pos="0"/>
                <w:tab w:val="left" w:pos="2835"/>
                <w:tab w:val="left" w:pos="5670"/>
              </w:tabs>
              <w:autoSpaceDE w:val="0"/>
              <w:snapToGrid w:val="0"/>
              <w:spacing w:after="0" w:line="240" w:lineRule="auto"/>
              <w:ind w:right="-130"/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014F6" w:rsidRDefault="005014F6" w:rsidP="00BA461B">
            <w:pPr>
              <w:snapToGrid w:val="0"/>
              <w:spacing w:after="0" w:line="240" w:lineRule="auto"/>
              <w:jc w:val="left"/>
              <w:rPr>
                <w:rStyle w:val="Courier10FSchwarz"/>
                <w:b w:val="0"/>
                <w:sz w:val="16"/>
              </w:rPr>
            </w:pPr>
            <w:r>
              <w:rPr>
                <w:rStyle w:val="Courier10FSchwarz"/>
                <w:b w:val="0"/>
                <w:sz w:val="16"/>
              </w:rPr>
              <w:t>Fertigstellung / Erfolg (Jahr)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73827099"/>
              <w:placeholder>
                <w:docPart w:val="B4AB89F5281B405F92AD38F80A554656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  <w:tc>
          <w:tcPr>
            <w:tcW w:w="3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-1652353962"/>
              <w:placeholder>
                <w:docPart w:val="67C26AAF80724BBAB89646088F6C937D"/>
              </w:placeholder>
              <w:showingPlcHdr/>
              <w:text w:multiLine="1"/>
            </w:sdtPr>
            <w:sdtEndPr/>
            <w:sdtContent>
              <w:p w:rsidR="005014F6" w:rsidRPr="001641CC" w:rsidRDefault="001641CC" w:rsidP="001641CC">
                <w:pPr>
                  <w:rPr>
                    <w:rFonts w:ascii="Arial" w:hAnsi="Arial" w:cs="Arial"/>
                    <w:sz w:val="20"/>
                    <w:szCs w:val="20"/>
                  </w:rPr>
                </w:pPr>
                <w:r w:rsidRPr="001641CC">
                  <w:rPr>
                    <w:rStyle w:val="Platzhaltertext"/>
                    <w:rFonts w:ascii="Arial" w:hAnsi="Arial" w:cs="Arial"/>
                    <w:sz w:val="20"/>
                    <w:szCs w:val="20"/>
                  </w:rPr>
                  <w:t>Klicken oder tippen Sie hier, um Text einzugeben.</w:t>
                </w:r>
              </w:p>
            </w:sdtContent>
          </w:sdt>
        </w:tc>
      </w:tr>
    </w:tbl>
    <w:p w:rsidR="005014F6" w:rsidRPr="003835DA" w:rsidRDefault="00BA461B" w:rsidP="005014F6">
      <w:pPr>
        <w:pageBreakBefore/>
        <w:spacing w:before="60" w:after="60"/>
        <w:ind w:right="414"/>
        <w:rPr>
          <w:b/>
          <w:szCs w:val="22"/>
        </w:rPr>
      </w:pPr>
      <w:r>
        <w:rPr>
          <w:b/>
          <w:sz w:val="20"/>
          <w:szCs w:val="20"/>
        </w:rPr>
        <w:lastRenderedPageBreak/>
        <w:br/>
      </w:r>
      <w:r w:rsidR="005014F6" w:rsidRPr="003835DA">
        <w:rPr>
          <w:b/>
          <w:szCs w:val="22"/>
        </w:rPr>
        <w:t xml:space="preserve">4. Anlagenverzeichnis </w:t>
      </w:r>
    </w:p>
    <w:p w:rsidR="005014F6" w:rsidRPr="003835DA" w:rsidRDefault="005014F6" w:rsidP="005014F6">
      <w:pPr>
        <w:spacing w:before="60" w:after="60"/>
        <w:ind w:right="414"/>
        <w:rPr>
          <w:b/>
          <w:szCs w:val="22"/>
        </w:rPr>
      </w:pPr>
    </w:p>
    <w:p w:rsidR="005014F6" w:rsidRPr="003835DA" w:rsidRDefault="005014F6" w:rsidP="005014F6">
      <w:pPr>
        <w:ind w:right="414"/>
        <w:rPr>
          <w:szCs w:val="22"/>
        </w:rPr>
      </w:pPr>
      <w:r w:rsidRPr="003835DA">
        <w:rPr>
          <w:szCs w:val="22"/>
        </w:rPr>
        <w:t>Verzeichnis aller von den Bewerber/innen eingereichten Erklärungen, Nachweise und sonstiger Unterlagen. Nachweise und Erklärungen sind Bestandteil des Teilnahmeantrags.</w:t>
      </w:r>
    </w:p>
    <w:p w:rsidR="005014F6" w:rsidRPr="003835DA" w:rsidRDefault="005014F6" w:rsidP="005014F6">
      <w:pPr>
        <w:ind w:right="414"/>
        <w:rPr>
          <w:szCs w:val="22"/>
        </w:rPr>
      </w:pPr>
    </w:p>
    <w:p w:rsidR="005014F6" w:rsidRPr="003835DA" w:rsidRDefault="005014F6" w:rsidP="005014F6">
      <w:pPr>
        <w:ind w:right="414"/>
        <w:rPr>
          <w:szCs w:val="22"/>
        </w:rPr>
      </w:pPr>
      <w:r w:rsidRPr="003835DA">
        <w:rPr>
          <w:szCs w:val="22"/>
        </w:rPr>
        <w:t>Bauingenieur/in:</w:t>
      </w:r>
    </w:p>
    <w:p w:rsidR="003C4DA0" w:rsidRDefault="004B5BC3" w:rsidP="0066240B">
      <w:pPr>
        <w:rPr>
          <w:rFonts w:eastAsia="Times"/>
          <w:szCs w:val="22"/>
        </w:rPr>
      </w:pPr>
      <w:sdt>
        <w:sdtPr>
          <w:rPr>
            <w:rFonts w:ascii="Arial" w:hAnsi="Arial" w:cs="Arial"/>
            <w:sz w:val="28"/>
            <w:szCs w:val="28"/>
          </w:rPr>
          <w:id w:val="6402380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 xml:space="preserve">Nachweis der Berufszugehörigkeit 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13700294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8257E9">
        <w:rPr>
          <w:rFonts w:ascii="MS Gothic" w:eastAsia="MS Gothic" w:hAnsi="MS Gothic" w:cs="Arial"/>
          <w:sz w:val="32"/>
          <w:szCs w:val="32"/>
        </w:rPr>
        <w:tab/>
      </w:r>
      <w:r w:rsidR="005014F6" w:rsidRPr="003835DA">
        <w:rPr>
          <w:rFonts w:eastAsia="Times"/>
          <w:szCs w:val="22"/>
        </w:rPr>
        <w:t>Erklärung zu § 4 Abs. 9 VOF (falls zutreffend)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8854136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8257E9">
        <w:rPr>
          <w:rFonts w:ascii="MS Gothic" w:eastAsia="MS Gothic" w:hAnsi="MS Gothic" w:cs="Arial"/>
          <w:sz w:val="32"/>
          <w:szCs w:val="32"/>
        </w:rPr>
        <w:tab/>
      </w:r>
      <w:r w:rsidR="005014F6" w:rsidRPr="003835DA">
        <w:rPr>
          <w:rFonts w:eastAsia="Times"/>
          <w:szCs w:val="22"/>
        </w:rPr>
        <w:t>Erläuterung zur wirtschaftlichen Verknüpfung mit anderen Unternehmen (falls zutreffend)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19272265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Nachweise Berufshaftpflichtversicherung</w:t>
      </w:r>
    </w:p>
    <w:p w:rsidR="005014F6" w:rsidRPr="003835DA" w:rsidRDefault="005014F6" w:rsidP="005014F6">
      <w:pPr>
        <w:tabs>
          <w:tab w:val="left" w:pos="567"/>
          <w:tab w:val="left" w:pos="1134"/>
        </w:tabs>
        <w:ind w:right="414"/>
        <w:rPr>
          <w:szCs w:val="22"/>
        </w:rPr>
      </w:pPr>
    </w:p>
    <w:p w:rsidR="005014F6" w:rsidRPr="003835DA" w:rsidRDefault="005014F6" w:rsidP="005014F6">
      <w:pPr>
        <w:ind w:right="414"/>
        <w:rPr>
          <w:szCs w:val="22"/>
        </w:rPr>
      </w:pPr>
      <w:r w:rsidRPr="003835DA">
        <w:rPr>
          <w:szCs w:val="22"/>
        </w:rPr>
        <w:t>Architekt/in:</w:t>
      </w:r>
    </w:p>
    <w:p w:rsidR="003C4DA0" w:rsidRDefault="004B5BC3" w:rsidP="0066240B">
      <w:pPr>
        <w:rPr>
          <w:rFonts w:eastAsia="Times"/>
          <w:szCs w:val="22"/>
        </w:rPr>
      </w:pPr>
      <w:sdt>
        <w:sdtPr>
          <w:rPr>
            <w:rFonts w:ascii="Arial" w:hAnsi="Arial" w:cs="Arial"/>
            <w:sz w:val="28"/>
            <w:szCs w:val="28"/>
          </w:rPr>
          <w:id w:val="4371067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Nachweis der Berufszugehörigkeit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20095121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Erklärung zu § 4 Abs. 9 VOF (falls zutreffend)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12283337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Erläuterung zur wirtschaftlichen Verknüpfung mit anderen Unternehmen (falls zutreffend)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3883421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Nachweise Berufshaftpflichtversicherung</w:t>
      </w:r>
    </w:p>
    <w:p w:rsidR="005014F6" w:rsidRPr="003835DA" w:rsidRDefault="005014F6" w:rsidP="00BA461B">
      <w:pPr>
        <w:tabs>
          <w:tab w:val="left" w:pos="567"/>
          <w:tab w:val="left" w:pos="1134"/>
        </w:tabs>
        <w:spacing w:after="0"/>
        <w:ind w:right="414"/>
        <w:rPr>
          <w:rFonts w:eastAsia="Times"/>
          <w:szCs w:val="22"/>
        </w:rPr>
      </w:pPr>
    </w:p>
    <w:p w:rsidR="00BA461B" w:rsidRPr="003835DA" w:rsidRDefault="00BA461B" w:rsidP="00BA461B">
      <w:pPr>
        <w:ind w:right="414"/>
        <w:rPr>
          <w:szCs w:val="22"/>
        </w:rPr>
      </w:pPr>
      <w:r w:rsidRPr="003835DA">
        <w:rPr>
          <w:szCs w:val="22"/>
        </w:rPr>
        <w:br/>
        <w:t>Landschaftsarchitekt/in:</w:t>
      </w:r>
    </w:p>
    <w:p w:rsidR="003C4DA0" w:rsidRDefault="004B5BC3" w:rsidP="0066240B">
      <w:pPr>
        <w:rPr>
          <w:rFonts w:eastAsia="Times"/>
          <w:szCs w:val="22"/>
        </w:rPr>
      </w:pPr>
      <w:sdt>
        <w:sdtPr>
          <w:rPr>
            <w:rFonts w:ascii="Arial" w:hAnsi="Arial" w:cs="Arial"/>
            <w:sz w:val="28"/>
            <w:szCs w:val="28"/>
          </w:rPr>
          <w:id w:val="-62546001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BA461B" w:rsidRPr="003835DA">
        <w:rPr>
          <w:rFonts w:eastAsia="Times"/>
          <w:szCs w:val="22"/>
        </w:rPr>
        <w:tab/>
        <w:t>Nachweis der Berufszugehörigkeit</w:t>
      </w:r>
    </w:p>
    <w:p w:rsidR="00BA461B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209242573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BA461B" w:rsidRPr="003835DA">
        <w:rPr>
          <w:rFonts w:eastAsia="Times"/>
          <w:szCs w:val="22"/>
        </w:rPr>
        <w:tab/>
        <w:t>Erklärung zu § 4 Abs. 9 VOF (falls zutreffend)</w:t>
      </w:r>
    </w:p>
    <w:p w:rsidR="00BA461B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10953223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BA461B" w:rsidRPr="003835DA">
        <w:rPr>
          <w:rFonts w:eastAsia="Times"/>
          <w:szCs w:val="22"/>
        </w:rPr>
        <w:tab/>
        <w:t>Erläuterung zur wirtschaftlichen Verknüpfung mit anderen Unternehmen (falls zutreffend)</w:t>
      </w:r>
    </w:p>
    <w:p w:rsidR="00BA461B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15509590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BA461B" w:rsidRPr="003835DA">
        <w:rPr>
          <w:rFonts w:eastAsia="Times"/>
          <w:szCs w:val="22"/>
        </w:rPr>
        <w:tab/>
        <w:t>Nachweise Berufshaftpflichtversicherung</w:t>
      </w:r>
    </w:p>
    <w:p w:rsidR="005014F6" w:rsidRPr="003835DA" w:rsidRDefault="00BA461B" w:rsidP="005014F6">
      <w:pPr>
        <w:tabs>
          <w:tab w:val="left" w:pos="567"/>
          <w:tab w:val="left" w:pos="1134"/>
        </w:tabs>
        <w:ind w:right="414"/>
        <w:rPr>
          <w:rFonts w:eastAsia="Times"/>
          <w:szCs w:val="22"/>
        </w:rPr>
      </w:pPr>
      <w:r w:rsidRPr="003835DA">
        <w:rPr>
          <w:rFonts w:eastAsia="Times"/>
          <w:szCs w:val="22"/>
        </w:rPr>
        <w:br/>
      </w:r>
    </w:p>
    <w:p w:rsidR="005014F6" w:rsidRPr="003835DA" w:rsidRDefault="005014F6" w:rsidP="005014F6">
      <w:pPr>
        <w:tabs>
          <w:tab w:val="left" w:pos="567"/>
          <w:tab w:val="left" w:pos="1134"/>
        </w:tabs>
        <w:ind w:right="414"/>
        <w:rPr>
          <w:szCs w:val="22"/>
        </w:rPr>
      </w:pPr>
      <w:r w:rsidRPr="003835DA">
        <w:rPr>
          <w:rFonts w:eastAsia="Times"/>
          <w:szCs w:val="22"/>
        </w:rPr>
        <w:t xml:space="preserve">Referenzen des Einzelbewerbers oder der </w:t>
      </w:r>
      <w:r w:rsidRPr="003835DA">
        <w:rPr>
          <w:szCs w:val="22"/>
        </w:rPr>
        <w:t>Bewerbergemeinschaft</w:t>
      </w:r>
    </w:p>
    <w:p w:rsidR="005014F6" w:rsidRPr="0066240B" w:rsidRDefault="004B5BC3" w:rsidP="0066240B">
      <w:pPr>
        <w:rPr>
          <w:rFonts w:cs="Arial"/>
          <w:sz w:val="28"/>
          <w:szCs w:val="28"/>
        </w:rPr>
      </w:pPr>
      <w:sdt>
        <w:sdtPr>
          <w:rPr>
            <w:rFonts w:ascii="Arial" w:hAnsi="Arial" w:cs="Arial"/>
            <w:sz w:val="28"/>
            <w:szCs w:val="28"/>
          </w:rPr>
          <w:id w:val="-3264339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240B">
            <w:rPr>
              <w:rFonts w:ascii="MS Gothic" w:eastAsia="MS Gothic" w:hAnsi="MS Gothic" w:cs="Arial" w:hint="eastAsia"/>
              <w:sz w:val="28"/>
              <w:szCs w:val="28"/>
            </w:rPr>
            <w:t>☐</w:t>
          </w:r>
        </w:sdtContent>
      </w:sdt>
      <w:r w:rsidR="005014F6" w:rsidRPr="003835DA">
        <w:rPr>
          <w:rFonts w:eastAsia="Times"/>
          <w:szCs w:val="22"/>
        </w:rPr>
        <w:tab/>
        <w:t>Präsentation Referenzprojekte (gesamt max. 8 DIN A4 Seiten, einseitig bedruckt)</w:t>
      </w:r>
    </w:p>
    <w:p w:rsidR="008257E9" w:rsidRDefault="008257E9" w:rsidP="008257E9">
      <w:pPr>
        <w:tabs>
          <w:tab w:val="left" w:pos="8436"/>
        </w:tabs>
        <w:spacing w:after="0" w:line="240" w:lineRule="auto"/>
        <w:jc w:val="left"/>
        <w:rPr>
          <w:sz w:val="20"/>
          <w:szCs w:val="20"/>
        </w:rPr>
      </w:pPr>
      <w:r>
        <w:rPr>
          <w:sz w:val="20"/>
          <w:szCs w:val="20"/>
        </w:rPr>
        <w:tab/>
      </w:r>
    </w:p>
    <w:p w:rsidR="008257E9" w:rsidRDefault="008257E9" w:rsidP="008257E9">
      <w:pPr>
        <w:tabs>
          <w:tab w:val="left" w:pos="8436"/>
        </w:tabs>
        <w:spacing w:after="0" w:line="240" w:lineRule="auto"/>
        <w:jc w:val="left"/>
        <w:rPr>
          <w:sz w:val="20"/>
          <w:szCs w:val="20"/>
        </w:rPr>
      </w:pPr>
    </w:p>
    <w:p w:rsidR="00BA461B" w:rsidRDefault="00BA461B" w:rsidP="008257E9">
      <w:pPr>
        <w:tabs>
          <w:tab w:val="left" w:pos="8436"/>
        </w:tabs>
        <w:spacing w:after="0" w:line="240" w:lineRule="auto"/>
        <w:jc w:val="left"/>
        <w:rPr>
          <w:sz w:val="20"/>
          <w:szCs w:val="20"/>
        </w:rPr>
      </w:pPr>
      <w:r w:rsidRPr="008257E9">
        <w:rPr>
          <w:sz w:val="20"/>
          <w:szCs w:val="20"/>
        </w:rPr>
        <w:br w:type="page"/>
      </w:r>
      <w:r w:rsidR="008257E9">
        <w:rPr>
          <w:sz w:val="20"/>
          <w:szCs w:val="20"/>
        </w:rPr>
        <w:lastRenderedPageBreak/>
        <w:tab/>
      </w:r>
    </w:p>
    <w:p w:rsidR="005014F6" w:rsidRDefault="005014F6" w:rsidP="005014F6">
      <w:pPr>
        <w:tabs>
          <w:tab w:val="left" w:pos="567"/>
        </w:tabs>
        <w:ind w:right="414"/>
        <w:rPr>
          <w:sz w:val="20"/>
          <w:szCs w:val="20"/>
        </w:rPr>
      </w:pPr>
    </w:p>
    <w:p w:rsidR="005014F6" w:rsidRPr="003835DA" w:rsidRDefault="005014F6" w:rsidP="005014F6">
      <w:pPr>
        <w:spacing w:before="60" w:after="60"/>
        <w:ind w:right="414"/>
        <w:rPr>
          <w:b/>
          <w:szCs w:val="22"/>
        </w:rPr>
      </w:pPr>
      <w:r w:rsidRPr="003835DA">
        <w:rPr>
          <w:b/>
          <w:szCs w:val="22"/>
        </w:rPr>
        <w:t>5. Unterschriften</w:t>
      </w:r>
    </w:p>
    <w:p w:rsidR="005014F6" w:rsidRPr="003835DA" w:rsidRDefault="005014F6" w:rsidP="005014F6">
      <w:pPr>
        <w:spacing w:before="60" w:after="60"/>
        <w:ind w:right="414"/>
        <w:rPr>
          <w:szCs w:val="22"/>
        </w:rPr>
      </w:pPr>
    </w:p>
    <w:p w:rsidR="005014F6" w:rsidRPr="003835DA" w:rsidRDefault="005014F6" w:rsidP="00BA461B">
      <w:pPr>
        <w:spacing w:before="60" w:after="60"/>
        <w:ind w:right="414"/>
        <w:jc w:val="left"/>
        <w:rPr>
          <w:szCs w:val="22"/>
        </w:rPr>
      </w:pPr>
      <w:r w:rsidRPr="003835DA">
        <w:rPr>
          <w:szCs w:val="22"/>
        </w:rPr>
        <w:t>Mit meiner Unterschrift versichere ich / versichern wir die Richtigkeit aller Angaben</w:t>
      </w:r>
      <w:r w:rsidRPr="003835DA">
        <w:rPr>
          <w:szCs w:val="22"/>
        </w:rPr>
        <w:br/>
      </w:r>
    </w:p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bCs/>
          <w:sz w:val="22"/>
          <w:szCs w:val="22"/>
          <w:u w:val="single"/>
        </w:rPr>
      </w:pPr>
      <w:r w:rsidRPr="003835DA">
        <w:rPr>
          <w:rStyle w:val="Courier10FSchwarz"/>
          <w:b w:val="0"/>
          <w:sz w:val="22"/>
          <w:szCs w:val="22"/>
          <w:u w:val="single"/>
        </w:rPr>
        <w:t>Fachbereich  Bauingenieur /in:</w:t>
      </w:r>
    </w:p>
    <w:p w:rsidR="005014F6" w:rsidRPr="003835DA" w:rsidRDefault="00BA461B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szCs w:val="22"/>
        </w:rPr>
      </w:pPr>
      <w:r w:rsidRPr="003835DA">
        <w:rPr>
          <w:szCs w:val="22"/>
        </w:rPr>
        <w:br/>
      </w:r>
    </w:p>
    <w:sdt>
      <w:sdtPr>
        <w:rPr>
          <w:rFonts w:ascii="Arial" w:hAnsi="Arial" w:cs="Arial"/>
          <w:sz w:val="20"/>
          <w:szCs w:val="20"/>
        </w:rPr>
        <w:id w:val="1261723199"/>
        <w:placeholder>
          <w:docPart w:val="4969BE8689ED4C5791ABA349E10EFC7E"/>
        </w:placeholder>
        <w:showingPlcHdr/>
        <w:text w:multiLine="1"/>
      </w:sdtPr>
      <w:sdtEndPr/>
      <w:sdtContent>
        <w:p w:rsidR="003C4DA0" w:rsidRPr="001641CC" w:rsidRDefault="003C4DA0" w:rsidP="003C4DA0">
          <w:pPr>
            <w:rPr>
              <w:rFonts w:ascii="Arial" w:hAnsi="Arial" w:cs="Arial"/>
              <w:sz w:val="20"/>
              <w:szCs w:val="20"/>
            </w:rPr>
          </w:pPr>
          <w:r w:rsidRPr="001641CC">
            <w:rPr>
              <w:rStyle w:val="Platzhaltertext"/>
              <w:rFonts w:ascii="Arial" w:hAnsi="Arial" w:cs="Arial"/>
              <w:sz w:val="20"/>
              <w:szCs w:val="20"/>
            </w:rPr>
            <w:t>Klicken oder tippen Sie hier, um Text einzugeben.</w:t>
          </w:r>
        </w:p>
      </w:sdtContent>
    </w:sdt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……………………………………………………………………………………………………………</w:t>
      </w:r>
    </w:p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 xml:space="preserve">Büro / Arbeitsgemeinschaft, Ort, Datum, </w:t>
      </w:r>
      <w:r w:rsidRPr="00291EEF">
        <w:rPr>
          <w:rStyle w:val="Courier10FSchwarz"/>
          <w:b w:val="0"/>
          <w:sz w:val="22"/>
          <w:szCs w:val="22"/>
        </w:rPr>
        <w:t>rechtsverbindliche Unterschrift(en</w:t>
      </w:r>
      <w:r w:rsidRPr="003835DA">
        <w:rPr>
          <w:rStyle w:val="Courier10FSchwarz"/>
          <w:b w:val="0"/>
          <w:sz w:val="22"/>
          <w:szCs w:val="22"/>
        </w:rPr>
        <w:t>)</w:t>
      </w:r>
    </w:p>
    <w:p w:rsidR="005014F6" w:rsidRPr="003835DA" w:rsidRDefault="005014F6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(bei bereits gebildeten Architektenarbeitsgemeinschaften von allen Mitgliedern der Arbeitsgemeinschaft)</w:t>
      </w:r>
    </w:p>
    <w:p w:rsidR="005014F6" w:rsidRPr="003835DA" w:rsidRDefault="005014F6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szCs w:val="22"/>
        </w:rPr>
      </w:pPr>
    </w:p>
    <w:p w:rsidR="005014F6" w:rsidRPr="003835DA" w:rsidRDefault="005014F6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szCs w:val="22"/>
        </w:rPr>
      </w:pPr>
    </w:p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  <w:u w:val="single"/>
        </w:rPr>
      </w:pPr>
      <w:r w:rsidRPr="003835DA">
        <w:rPr>
          <w:rStyle w:val="Courier10FSchwarz"/>
          <w:b w:val="0"/>
          <w:sz w:val="22"/>
          <w:szCs w:val="22"/>
          <w:u w:val="single"/>
        </w:rPr>
        <w:t>Fachbereich Architekt /in:</w:t>
      </w:r>
    </w:p>
    <w:p w:rsidR="005014F6" w:rsidRPr="003835DA" w:rsidRDefault="00BA461B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szCs w:val="22"/>
        </w:rPr>
      </w:pPr>
      <w:r w:rsidRPr="003835DA">
        <w:rPr>
          <w:szCs w:val="22"/>
        </w:rPr>
        <w:br/>
      </w:r>
    </w:p>
    <w:sdt>
      <w:sdtPr>
        <w:rPr>
          <w:rFonts w:ascii="Arial" w:hAnsi="Arial" w:cs="Arial"/>
          <w:sz w:val="20"/>
          <w:szCs w:val="20"/>
        </w:rPr>
        <w:id w:val="-1915390787"/>
        <w:placeholder>
          <w:docPart w:val="B9A844CA08FE4B8CAE689DAB02B78B99"/>
        </w:placeholder>
        <w:showingPlcHdr/>
        <w:text w:multiLine="1"/>
      </w:sdtPr>
      <w:sdtEndPr/>
      <w:sdtContent>
        <w:p w:rsidR="003C4DA0" w:rsidRPr="001641CC" w:rsidRDefault="003C4DA0" w:rsidP="003C4DA0">
          <w:pPr>
            <w:rPr>
              <w:rFonts w:ascii="Arial" w:hAnsi="Arial" w:cs="Arial"/>
              <w:sz w:val="20"/>
              <w:szCs w:val="20"/>
            </w:rPr>
          </w:pPr>
          <w:r w:rsidRPr="001641CC">
            <w:rPr>
              <w:rStyle w:val="Platzhaltertext"/>
              <w:rFonts w:ascii="Arial" w:hAnsi="Arial" w:cs="Arial"/>
              <w:sz w:val="20"/>
              <w:szCs w:val="20"/>
            </w:rPr>
            <w:t>Klicken oder tippen Sie hier, um Text einzugeben.</w:t>
          </w:r>
        </w:p>
      </w:sdtContent>
    </w:sdt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……………………………………………………………………………………………………………</w:t>
      </w:r>
    </w:p>
    <w:p w:rsidR="005014F6" w:rsidRPr="003835DA" w:rsidRDefault="005014F6" w:rsidP="005014F6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Büro / Arbeitsgemeinschaft, Ort, Datum</w:t>
      </w:r>
      <w:r w:rsidRPr="00291EEF">
        <w:rPr>
          <w:rStyle w:val="Courier10FSchwarz"/>
          <w:b w:val="0"/>
          <w:sz w:val="22"/>
          <w:szCs w:val="22"/>
        </w:rPr>
        <w:t>, rechtsverbindliche Unterschrift(en)</w:t>
      </w:r>
    </w:p>
    <w:p w:rsidR="005014F6" w:rsidRPr="003835DA" w:rsidRDefault="005014F6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(bei bereits gebildeten Ingenieursarbeitsgemeinschaften von allen Mitgliedern der Arbeitsgemeinschaft)</w:t>
      </w:r>
    </w:p>
    <w:p w:rsidR="00BA461B" w:rsidRPr="003835DA" w:rsidRDefault="00BA461B" w:rsidP="00BA461B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  <w:u w:val="single"/>
        </w:rPr>
      </w:pPr>
      <w:r w:rsidRPr="003835DA">
        <w:rPr>
          <w:szCs w:val="22"/>
        </w:rPr>
        <w:br/>
      </w:r>
      <w:r w:rsidRPr="003835DA">
        <w:rPr>
          <w:szCs w:val="22"/>
        </w:rPr>
        <w:br/>
      </w:r>
      <w:r w:rsidRPr="003835DA">
        <w:rPr>
          <w:szCs w:val="22"/>
        </w:rPr>
        <w:br/>
      </w:r>
      <w:r w:rsidRPr="003835DA">
        <w:rPr>
          <w:rStyle w:val="Courier10FSchwarz"/>
          <w:b w:val="0"/>
          <w:sz w:val="22"/>
          <w:szCs w:val="22"/>
          <w:u w:val="single"/>
        </w:rPr>
        <w:t>Fachbereich Landschaftsarchitekt /in:</w:t>
      </w:r>
    </w:p>
    <w:p w:rsidR="00BA461B" w:rsidRPr="003835DA" w:rsidRDefault="00BA461B" w:rsidP="00BA461B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szCs w:val="22"/>
        </w:rPr>
      </w:pPr>
      <w:r w:rsidRPr="003835DA">
        <w:rPr>
          <w:szCs w:val="22"/>
        </w:rPr>
        <w:br/>
      </w:r>
    </w:p>
    <w:sdt>
      <w:sdtPr>
        <w:rPr>
          <w:rFonts w:ascii="Arial" w:hAnsi="Arial" w:cs="Arial"/>
          <w:sz w:val="20"/>
          <w:szCs w:val="20"/>
        </w:rPr>
        <w:id w:val="1709291399"/>
        <w:placeholder>
          <w:docPart w:val="E84F73E8D4784C33B218934CBD772015"/>
        </w:placeholder>
        <w:showingPlcHdr/>
        <w:text w:multiLine="1"/>
      </w:sdtPr>
      <w:sdtEndPr/>
      <w:sdtContent>
        <w:p w:rsidR="003C4DA0" w:rsidRPr="001641CC" w:rsidRDefault="003C4DA0" w:rsidP="003C4DA0">
          <w:pPr>
            <w:rPr>
              <w:rFonts w:ascii="Arial" w:hAnsi="Arial" w:cs="Arial"/>
              <w:sz w:val="20"/>
              <w:szCs w:val="20"/>
            </w:rPr>
          </w:pPr>
          <w:r w:rsidRPr="001641CC">
            <w:rPr>
              <w:rStyle w:val="Platzhaltertext"/>
              <w:rFonts w:ascii="Arial" w:hAnsi="Arial" w:cs="Arial"/>
              <w:sz w:val="20"/>
              <w:szCs w:val="20"/>
            </w:rPr>
            <w:t>Klicken oder tippen Sie hier, um Text einzugeben.</w:t>
          </w:r>
        </w:p>
      </w:sdtContent>
    </w:sdt>
    <w:p w:rsidR="00BA461B" w:rsidRPr="003835DA" w:rsidRDefault="00BA461B" w:rsidP="00BA461B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……………………………………………………………………………………………………………</w:t>
      </w:r>
    </w:p>
    <w:p w:rsidR="00BA461B" w:rsidRPr="003835DA" w:rsidRDefault="00BA461B" w:rsidP="00BA461B">
      <w:pPr>
        <w:widowControl w:val="0"/>
        <w:tabs>
          <w:tab w:val="left" w:pos="0"/>
          <w:tab w:val="left" w:pos="800"/>
          <w:tab w:val="left" w:pos="3402"/>
        </w:tabs>
        <w:autoSpaceDE w:val="0"/>
        <w:spacing w:line="220" w:lineRule="atLeast"/>
        <w:ind w:right="851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 xml:space="preserve">Büro / Arbeitsgemeinschaft, Ort, Datum, </w:t>
      </w:r>
      <w:r w:rsidRPr="00291EEF">
        <w:rPr>
          <w:rStyle w:val="Courier10FSchwarz"/>
          <w:b w:val="0"/>
          <w:sz w:val="22"/>
          <w:szCs w:val="22"/>
        </w:rPr>
        <w:t>rechtsverbindliche Unterschrift(en)</w:t>
      </w:r>
    </w:p>
    <w:p w:rsidR="00BA461B" w:rsidRPr="003835DA" w:rsidRDefault="00BA461B" w:rsidP="00BA461B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rStyle w:val="Courier10FSchwarz"/>
          <w:b w:val="0"/>
          <w:sz w:val="22"/>
          <w:szCs w:val="22"/>
        </w:rPr>
      </w:pPr>
      <w:r w:rsidRPr="003835DA">
        <w:rPr>
          <w:rStyle w:val="Courier10FSchwarz"/>
          <w:b w:val="0"/>
          <w:sz w:val="22"/>
          <w:szCs w:val="22"/>
        </w:rPr>
        <w:t>(bei bereits gebildeten Ingenieursarbeitsgemeinschaften von allen Mitgliedern der Arbeitsgemeinschaft)</w:t>
      </w:r>
    </w:p>
    <w:p w:rsidR="005014F6" w:rsidRPr="003835DA" w:rsidRDefault="005014F6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szCs w:val="22"/>
        </w:rPr>
      </w:pPr>
    </w:p>
    <w:p w:rsidR="005014F6" w:rsidRPr="003835DA" w:rsidRDefault="00BA461B" w:rsidP="005014F6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rPr>
          <w:szCs w:val="22"/>
        </w:rPr>
      </w:pPr>
      <w:r w:rsidRPr="003835DA">
        <w:rPr>
          <w:szCs w:val="22"/>
        </w:rPr>
        <w:br/>
      </w:r>
      <w:r w:rsidRPr="003835DA">
        <w:rPr>
          <w:szCs w:val="22"/>
        </w:rPr>
        <w:br/>
      </w:r>
    </w:p>
    <w:p w:rsidR="005014F6" w:rsidRPr="003835DA" w:rsidRDefault="005014F6" w:rsidP="008006E1">
      <w:pPr>
        <w:widowControl w:val="0"/>
        <w:tabs>
          <w:tab w:val="left" w:pos="0"/>
          <w:tab w:val="left" w:pos="2835"/>
          <w:tab w:val="left" w:pos="5670"/>
        </w:tabs>
        <w:autoSpaceDE w:val="0"/>
        <w:spacing w:line="220" w:lineRule="atLeast"/>
        <w:ind w:right="-7"/>
        <w:jc w:val="left"/>
        <w:rPr>
          <w:szCs w:val="22"/>
        </w:rPr>
      </w:pPr>
      <w:r w:rsidRPr="003835DA">
        <w:rPr>
          <w:szCs w:val="22"/>
        </w:rPr>
        <w:t>Besteht das Team aus Bauingenieuren /innen und Architekten/innen aus Mitarbeiter/innen nur eines einzigen</w:t>
      </w:r>
      <w:r w:rsidR="008006E1">
        <w:rPr>
          <w:szCs w:val="22"/>
        </w:rPr>
        <w:t xml:space="preserve"> </w:t>
      </w:r>
      <w:r w:rsidRPr="003835DA">
        <w:rPr>
          <w:szCs w:val="22"/>
        </w:rPr>
        <w:t xml:space="preserve">Bewerberbüros, </w:t>
      </w:r>
      <w:r w:rsidRPr="003835DA">
        <w:rPr>
          <w:szCs w:val="22"/>
        </w:rPr>
        <w:br/>
        <w:t>genügt unter Hinweis auf diesen Umstand allein die Unterschrift der Büroinhaber/in.</w:t>
      </w:r>
    </w:p>
    <w:sectPr w:rsidR="005014F6" w:rsidRPr="003835DA" w:rsidSect="00A40AD1">
      <w:headerReference w:type="default" r:id="rId12"/>
      <w:pgSz w:w="11906" w:h="16838"/>
      <w:pgMar w:top="1418" w:right="1134" w:bottom="709" w:left="1134" w:header="709" w:footer="3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5F85" w:rsidRDefault="00495F85">
      <w:r>
        <w:separator/>
      </w:r>
    </w:p>
    <w:p w:rsidR="00495F85" w:rsidRDefault="00495F85"/>
  </w:endnote>
  <w:endnote w:type="continuationSeparator" w:id="0">
    <w:p w:rsidR="00495F85" w:rsidRDefault="00495F85">
      <w:r>
        <w:continuationSeparator/>
      </w:r>
    </w:p>
    <w:p w:rsidR="00495F85" w:rsidRDefault="00495F8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57E9" w:rsidRDefault="008257E9">
    <w:pPr>
      <w:pStyle w:val="Fuzeile"/>
    </w:pPr>
    <w:r>
      <w:tab/>
    </w:r>
    <w:r>
      <w:tab/>
      <w:t xml:space="preserve">Seite </w:t>
    </w:r>
    <w:r>
      <w:fldChar w:fldCharType="begin"/>
    </w:r>
    <w:r>
      <w:instrText>PAGE   \* MERGEFORMAT</w:instrText>
    </w:r>
    <w:r>
      <w:fldChar w:fldCharType="separate"/>
    </w:r>
    <w:r w:rsidR="004B5BC3">
      <w:rPr>
        <w:noProof/>
      </w:rPr>
      <w:t>5</w:t>
    </w:r>
    <w:r>
      <w:fldChar w:fldCharType="end"/>
    </w:r>
    <w:r>
      <w:t xml:space="preserve"> von 1</w:t>
    </w:r>
    <w:r w:rsidR="00291EEF"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5F85" w:rsidRDefault="00495F85">
      <w:r>
        <w:separator/>
      </w:r>
    </w:p>
    <w:p w:rsidR="00495F85" w:rsidRDefault="00495F85"/>
  </w:footnote>
  <w:footnote w:type="continuationSeparator" w:id="0">
    <w:p w:rsidR="00495F85" w:rsidRDefault="00495F85">
      <w:r>
        <w:continuationSeparator/>
      </w:r>
    </w:p>
    <w:p w:rsidR="00495F85" w:rsidRDefault="00495F8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57E9" w:rsidRPr="00D14BDB" w:rsidRDefault="008257E9">
    <w:pPr>
      <w:pStyle w:val="Kopfzeile"/>
      <w:tabs>
        <w:tab w:val="left" w:pos="851"/>
      </w:tabs>
      <w:spacing w:line="360" w:lineRule="auto"/>
      <w:ind w:left="1418" w:hanging="1418"/>
      <w:jc w:val="left"/>
      <w:rPr>
        <w:rFonts w:cs="Arial"/>
        <w:sz w:val="18"/>
        <w:szCs w:val="18"/>
      </w:rPr>
    </w:pPr>
    <w:r w:rsidRPr="002145EC">
      <w:rPr>
        <w:rFonts w:cs="Arial"/>
        <w:noProof/>
        <w:sz w:val="18"/>
        <w:szCs w:val="18"/>
      </w:rPr>
      <w:drawing>
        <wp:anchor distT="0" distB="0" distL="114300" distR="114300" simplePos="0" relativeHeight="251722752" behindDoc="0" locked="0" layoutInCell="1" allowOverlap="1" wp14:anchorId="4B1A4D2E" wp14:editId="4B0FAAF6">
          <wp:simplePos x="0" y="0"/>
          <wp:positionH relativeFrom="column">
            <wp:posOffset>52705</wp:posOffset>
          </wp:positionH>
          <wp:positionV relativeFrom="paragraph">
            <wp:posOffset>95250</wp:posOffset>
          </wp:positionV>
          <wp:extent cx="1615440" cy="255905"/>
          <wp:effectExtent l="0" t="0" r="3810" b="0"/>
          <wp:wrapNone/>
          <wp:docPr id="13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ildmarke_Schriftzug_SW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5440" cy="2559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145EC">
      <w:rPr>
        <w:rFonts w:cs="Arial"/>
        <w:noProof/>
        <w:sz w:val="18"/>
        <w:szCs w:val="18"/>
      </w:rPr>
      <w:drawing>
        <wp:anchor distT="0" distB="0" distL="114300" distR="114300" simplePos="0" relativeHeight="251723776" behindDoc="0" locked="0" layoutInCell="1" allowOverlap="1" wp14:anchorId="331E839F" wp14:editId="34AC45F3">
          <wp:simplePos x="0" y="0"/>
          <wp:positionH relativeFrom="column">
            <wp:posOffset>1995805</wp:posOffset>
          </wp:positionH>
          <wp:positionV relativeFrom="paragraph">
            <wp:posOffset>19050</wp:posOffset>
          </wp:positionV>
          <wp:extent cx="344805" cy="400050"/>
          <wp:effectExtent l="0" t="0" r="0" b="0"/>
          <wp:wrapNone/>
          <wp:docPr id="17" name="Bild 65" descr="Gemeinsame Dateien:4 Sekretariat - gemeinsame Dateien:Vorlagen:logo_iba_hd:IBA-Logo_Norm_100k_RZ_dt.ep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emeinsame Dateien:4 Sekretariat - gemeinsame Dateien:Vorlagen:logo_iba_hd:IBA-Logo_Norm_100k_RZ_dt.ep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480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721728" behindDoc="0" locked="0" layoutInCell="1" allowOverlap="1" wp14:anchorId="5004574A" wp14:editId="51958DD2">
              <wp:simplePos x="0" y="0"/>
              <wp:positionH relativeFrom="column">
                <wp:posOffset>2743200</wp:posOffset>
              </wp:positionH>
              <wp:positionV relativeFrom="paragraph">
                <wp:posOffset>0</wp:posOffset>
              </wp:positionV>
              <wp:extent cx="3200400" cy="522605"/>
              <wp:effectExtent l="0" t="0" r="0" b="0"/>
              <wp:wrapSquare wrapText="bothSides"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00400" cy="522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:rsidR="008257E9" w:rsidRDefault="008257E9" w:rsidP="00B529D6">
                          <w:pPr>
                            <w:pStyle w:val="Kopfzeile"/>
                            <w:tabs>
                              <w:tab w:val="left" w:pos="851"/>
                            </w:tabs>
                            <w:spacing w:line="240" w:lineRule="auto"/>
                            <w:ind w:left="1418" w:hanging="1418"/>
                            <w:jc w:val="left"/>
                            <w:rPr>
                              <w:rFonts w:cs="Arial"/>
                              <w:noProof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noProof/>
                              <w:sz w:val="18"/>
                              <w:szCs w:val="18"/>
                            </w:rPr>
                            <w:t xml:space="preserve">Rad- und Fußgängerverbindung über den Neckar                     </w:t>
                          </w:r>
                        </w:p>
                        <w:p w:rsidR="008257E9" w:rsidRPr="001138ED" w:rsidRDefault="008257E9" w:rsidP="00B529D6">
                          <w:pPr>
                            <w:pStyle w:val="Kopfzeile"/>
                            <w:tabs>
                              <w:tab w:val="left" w:pos="851"/>
                            </w:tabs>
                            <w:spacing w:line="240" w:lineRule="auto"/>
                            <w:ind w:left="1418" w:hanging="1418"/>
                            <w:jc w:val="left"/>
                            <w:rPr>
                              <w:rFonts w:cs="Arial"/>
                              <w:noProof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noProof/>
                              <w:sz w:val="18"/>
                              <w:szCs w:val="18"/>
                            </w:rPr>
                            <w:t>Bewerbungsunterlagen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5004574A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3in;margin-top:0;width:252pt;height:41.1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" filled="f" stroked="f">
              <v:textbox style="mso-fit-shape-to-text:t">
                <w:txbxContent>
                  <w:p w:rsidR="008257E9" w:rsidRDefault="008257E9" w:rsidP="00B529D6">
                    <w:pPr>
                      <w:pStyle w:val="Kopfzeile"/>
                      <w:tabs>
                        <w:tab w:val="left" w:pos="851"/>
                      </w:tabs>
                      <w:spacing w:line="240" w:lineRule="auto"/>
                      <w:ind w:left="1418" w:hanging="1418"/>
                      <w:jc w:val="left"/>
                      <w:rPr>
                        <w:rFonts w:cs="Arial"/>
                        <w:noProof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noProof/>
                        <w:sz w:val="18"/>
                        <w:szCs w:val="18"/>
                      </w:rPr>
                      <w:t xml:space="preserve">Rad- und Fußgängerverbindung über den Neckar                     </w:t>
                    </w:r>
                  </w:p>
                  <w:p w:rsidR="008257E9" w:rsidRPr="001138ED" w:rsidRDefault="008257E9" w:rsidP="00B529D6">
                    <w:pPr>
                      <w:pStyle w:val="Kopfzeile"/>
                      <w:tabs>
                        <w:tab w:val="left" w:pos="851"/>
                      </w:tabs>
                      <w:spacing w:line="240" w:lineRule="auto"/>
                      <w:ind w:left="1418" w:hanging="1418"/>
                      <w:jc w:val="left"/>
                      <w:rPr>
                        <w:rFonts w:cs="Arial"/>
                        <w:noProof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noProof/>
                        <w:sz w:val="18"/>
                        <w:szCs w:val="18"/>
                      </w:rPr>
                      <w:t>Bewerbungsunterlagen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cs="Arial"/>
        <w:noProof/>
        <w:sz w:val="18"/>
        <w:szCs w:val="18"/>
      </w:rPr>
      <w:t xml:space="preserve"> </w: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719680" behindDoc="0" locked="0" layoutInCell="1" allowOverlap="1" wp14:anchorId="716E8641" wp14:editId="38216B11">
              <wp:simplePos x="0" y="0"/>
              <wp:positionH relativeFrom="column">
                <wp:posOffset>23495</wp:posOffset>
              </wp:positionH>
              <wp:positionV relativeFrom="paragraph">
                <wp:posOffset>457199</wp:posOffset>
              </wp:positionV>
              <wp:extent cx="5953125" cy="0"/>
              <wp:effectExtent l="0" t="0" r="0" b="0"/>
              <wp:wrapNone/>
              <wp:docPr id="3" name="Gerade Verbindung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95312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0A966A3" id="Gerade Verbindung 3" o:spid="_x0000_s1026" style="position:absolute;z-index:251719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85pt,36pt" to="470.6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" strokecolor="black [3213]">
              <o:lock v:ext="edit" shapetype="f"/>
            </v:line>
          </w:pict>
        </mc:Fallback>
      </mc:AlternateContent>
    </w:r>
    <w:r>
      <w:rPr>
        <w:rFonts w:cs="Arial"/>
        <w:noProof/>
        <w:sz w:val="18"/>
        <w:szCs w:val="18"/>
      </w:rPr>
      <w:tab/>
    </w:r>
    <w:r>
      <w:rPr>
        <w:rFonts w:cs="Arial"/>
        <w:noProof/>
        <w:sz w:val="18"/>
        <w:szCs w:val="18"/>
      </w:rPr>
      <w:tab/>
    </w:r>
    <w:r>
      <w:rPr>
        <w:rFonts w:cs="Arial"/>
        <w:noProof/>
        <w:sz w:val="18"/>
        <w:szCs w:val="18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36B94"/>
    <w:multiLevelType w:val="hybridMultilevel"/>
    <w:tmpl w:val="BF14052E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9B0F16"/>
    <w:multiLevelType w:val="hybridMultilevel"/>
    <w:tmpl w:val="A2C61DF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DB26E2"/>
    <w:multiLevelType w:val="hybridMultilevel"/>
    <w:tmpl w:val="17B4D282"/>
    <w:lvl w:ilvl="0" w:tplc="C2BAD640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55546C"/>
    <w:multiLevelType w:val="hybridMultilevel"/>
    <w:tmpl w:val="0FC07DA4"/>
    <w:lvl w:ilvl="0" w:tplc="C2BAD640">
      <w:start w:val="4"/>
      <w:numFmt w:val="bullet"/>
      <w:lvlText w:val="-"/>
      <w:lvlJc w:val="left"/>
      <w:pPr>
        <w:ind w:left="180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0F4F722B"/>
    <w:multiLevelType w:val="hybridMultilevel"/>
    <w:tmpl w:val="0B44AB7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B62B17"/>
    <w:multiLevelType w:val="multilevel"/>
    <w:tmpl w:val="A9F4A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12690B77"/>
    <w:multiLevelType w:val="hybridMultilevel"/>
    <w:tmpl w:val="24567424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2410C7"/>
    <w:multiLevelType w:val="hybridMultilevel"/>
    <w:tmpl w:val="B462AC88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E55B6B"/>
    <w:multiLevelType w:val="hybridMultilevel"/>
    <w:tmpl w:val="B434A468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6A36FC"/>
    <w:multiLevelType w:val="multilevel"/>
    <w:tmpl w:val="6C929CAC"/>
    <w:lvl w:ilvl="0">
      <w:start w:val="1"/>
      <w:numFmt w:val="decimal"/>
      <w:pStyle w:val="bersch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3)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1D284DB2"/>
    <w:multiLevelType w:val="hybridMultilevel"/>
    <w:tmpl w:val="E114543E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22FCF"/>
    <w:multiLevelType w:val="multilevel"/>
    <w:tmpl w:val="A2C61D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AD7A31"/>
    <w:multiLevelType w:val="hybridMultilevel"/>
    <w:tmpl w:val="D6CCC994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14E53B0"/>
    <w:multiLevelType w:val="hybridMultilevel"/>
    <w:tmpl w:val="84BED870"/>
    <w:lvl w:ilvl="0" w:tplc="4DE0FFDE">
      <w:start w:val="1"/>
      <w:numFmt w:val="upperLetter"/>
      <w:pStyle w:val="Formatvorlageberschrift1Links0cmErsteZeile0cm"/>
      <w:lvlText w:val="%1."/>
      <w:lvlJc w:val="righ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0B795D"/>
    <w:multiLevelType w:val="hybridMultilevel"/>
    <w:tmpl w:val="B00C6CF2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B457E0"/>
    <w:multiLevelType w:val="hybridMultilevel"/>
    <w:tmpl w:val="DF929B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0B436D"/>
    <w:multiLevelType w:val="hybridMultilevel"/>
    <w:tmpl w:val="B90E001E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0E6573"/>
    <w:multiLevelType w:val="hybridMultilevel"/>
    <w:tmpl w:val="31A4C47A"/>
    <w:lvl w:ilvl="0" w:tplc="14D69E3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2F5134"/>
    <w:multiLevelType w:val="hybridMultilevel"/>
    <w:tmpl w:val="F1F281D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3A4CBD"/>
    <w:multiLevelType w:val="hybridMultilevel"/>
    <w:tmpl w:val="5B3693A4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BE6AF7"/>
    <w:multiLevelType w:val="hybridMultilevel"/>
    <w:tmpl w:val="A936025E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E07A5F"/>
    <w:multiLevelType w:val="hybridMultilevel"/>
    <w:tmpl w:val="B4744548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0309F7"/>
    <w:multiLevelType w:val="hybridMultilevel"/>
    <w:tmpl w:val="1472BBE0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1D6F3A"/>
    <w:multiLevelType w:val="hybridMultilevel"/>
    <w:tmpl w:val="B3927786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E93725"/>
    <w:multiLevelType w:val="hybridMultilevel"/>
    <w:tmpl w:val="99AE31E8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F53DFB"/>
    <w:multiLevelType w:val="hybridMultilevel"/>
    <w:tmpl w:val="FD66DC98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5E6641"/>
    <w:multiLevelType w:val="hybridMultilevel"/>
    <w:tmpl w:val="0E320D5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345EFA"/>
    <w:multiLevelType w:val="hybridMultilevel"/>
    <w:tmpl w:val="DAB2623C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CA3307"/>
    <w:multiLevelType w:val="hybridMultilevel"/>
    <w:tmpl w:val="B72E0F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C843CC"/>
    <w:multiLevelType w:val="hybridMultilevel"/>
    <w:tmpl w:val="9FE8378E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942F15"/>
    <w:multiLevelType w:val="hybridMultilevel"/>
    <w:tmpl w:val="CADACA4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EA4035"/>
    <w:multiLevelType w:val="hybridMultilevel"/>
    <w:tmpl w:val="E47AB340"/>
    <w:lvl w:ilvl="0" w:tplc="FF4E0AD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7AA7D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5116F9"/>
    <w:multiLevelType w:val="hybridMultilevel"/>
    <w:tmpl w:val="ADC637F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8C74CC"/>
    <w:multiLevelType w:val="hybridMultilevel"/>
    <w:tmpl w:val="043CD3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14"/>
  </w:num>
  <w:num w:numId="4">
    <w:abstractNumId w:val="26"/>
  </w:num>
  <w:num w:numId="5">
    <w:abstractNumId w:val="32"/>
  </w:num>
  <w:num w:numId="6">
    <w:abstractNumId w:val="4"/>
  </w:num>
  <w:num w:numId="7">
    <w:abstractNumId w:val="30"/>
  </w:num>
  <w:num w:numId="8">
    <w:abstractNumId w:val="18"/>
  </w:num>
  <w:num w:numId="9">
    <w:abstractNumId w:val="0"/>
  </w:num>
  <w:num w:numId="10">
    <w:abstractNumId w:val="31"/>
  </w:num>
  <w:num w:numId="11">
    <w:abstractNumId w:val="23"/>
  </w:num>
  <w:num w:numId="12">
    <w:abstractNumId w:val="24"/>
  </w:num>
  <w:num w:numId="13">
    <w:abstractNumId w:val="27"/>
  </w:num>
  <w:num w:numId="14">
    <w:abstractNumId w:val="22"/>
  </w:num>
  <w:num w:numId="15">
    <w:abstractNumId w:val="6"/>
  </w:num>
  <w:num w:numId="16">
    <w:abstractNumId w:val="25"/>
  </w:num>
  <w:num w:numId="17">
    <w:abstractNumId w:val="19"/>
  </w:num>
  <w:num w:numId="18">
    <w:abstractNumId w:val="29"/>
  </w:num>
  <w:num w:numId="19">
    <w:abstractNumId w:val="10"/>
  </w:num>
  <w:num w:numId="20">
    <w:abstractNumId w:val="7"/>
  </w:num>
  <w:num w:numId="21">
    <w:abstractNumId w:val="21"/>
  </w:num>
  <w:num w:numId="22">
    <w:abstractNumId w:val="2"/>
  </w:num>
  <w:num w:numId="23">
    <w:abstractNumId w:val="1"/>
  </w:num>
  <w:num w:numId="24">
    <w:abstractNumId w:val="11"/>
  </w:num>
  <w:num w:numId="25">
    <w:abstractNumId w:val="5"/>
  </w:num>
  <w:num w:numId="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7"/>
  </w:num>
  <w:num w:numId="40">
    <w:abstractNumId w:val="8"/>
  </w:num>
  <w:num w:numId="41">
    <w:abstractNumId w:val="20"/>
  </w:num>
  <w:num w:numId="42">
    <w:abstractNumId w:val="16"/>
  </w:num>
  <w:num w:numId="43">
    <w:abstractNumId w:val="9"/>
  </w:num>
  <w:num w:numId="44">
    <w:abstractNumId w:val="12"/>
  </w:num>
  <w:num w:numId="45">
    <w:abstractNumId w:val="28"/>
  </w:num>
  <w:num w:numId="46">
    <w:abstractNumId w:val="33"/>
  </w:num>
  <w:num w:numId="47">
    <w:abstractNumId w:val="15"/>
  </w:num>
  <w:num w:numId="48">
    <w:abstractNumId w:val="9"/>
  </w:num>
  <w:num w:numId="49">
    <w:abstractNumId w:val="3"/>
  </w:num>
  <w:num w:numId="5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1" w:cryptProviderType="rsaAES" w:cryptAlgorithmClass="hash" w:cryptAlgorithmType="typeAny" w:cryptAlgorithmSid="14" w:cryptSpinCount="100000" w:hash="6coKT49H5FRMf07eItwbYZLpSbrd95Tww2ttB0mqvxnbWzclRgjuBNr9GZd6d4/RueJdlBMuZbdijCy9jsiH2w==" w:salt="3CNWbcFHAtiN80wc+y0jcQ=="/>
  <w:defaultTabStop w:val="567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7DB"/>
    <w:rsid w:val="00001931"/>
    <w:rsid w:val="0000257B"/>
    <w:rsid w:val="00005218"/>
    <w:rsid w:val="00005277"/>
    <w:rsid w:val="00013445"/>
    <w:rsid w:val="00015376"/>
    <w:rsid w:val="00015BD7"/>
    <w:rsid w:val="00017BE8"/>
    <w:rsid w:val="0002002F"/>
    <w:rsid w:val="00021841"/>
    <w:rsid w:val="00022C8E"/>
    <w:rsid w:val="0002337A"/>
    <w:rsid w:val="0002658E"/>
    <w:rsid w:val="000270E2"/>
    <w:rsid w:val="00027D85"/>
    <w:rsid w:val="000301DF"/>
    <w:rsid w:val="0003427F"/>
    <w:rsid w:val="000371CF"/>
    <w:rsid w:val="00040163"/>
    <w:rsid w:val="00041016"/>
    <w:rsid w:val="000448D2"/>
    <w:rsid w:val="000474A8"/>
    <w:rsid w:val="00047C4E"/>
    <w:rsid w:val="00051778"/>
    <w:rsid w:val="000528B5"/>
    <w:rsid w:val="000564F1"/>
    <w:rsid w:val="00060C93"/>
    <w:rsid w:val="0006554A"/>
    <w:rsid w:val="0006675F"/>
    <w:rsid w:val="00077EF0"/>
    <w:rsid w:val="00080242"/>
    <w:rsid w:val="0008164E"/>
    <w:rsid w:val="00082D29"/>
    <w:rsid w:val="000831A3"/>
    <w:rsid w:val="0008337E"/>
    <w:rsid w:val="00086ACB"/>
    <w:rsid w:val="000875BA"/>
    <w:rsid w:val="00090672"/>
    <w:rsid w:val="00091DD8"/>
    <w:rsid w:val="00092635"/>
    <w:rsid w:val="00095E3D"/>
    <w:rsid w:val="000A00B3"/>
    <w:rsid w:val="000A0A8C"/>
    <w:rsid w:val="000A282F"/>
    <w:rsid w:val="000A2A26"/>
    <w:rsid w:val="000A2D51"/>
    <w:rsid w:val="000A2D8D"/>
    <w:rsid w:val="000A4D84"/>
    <w:rsid w:val="000A7487"/>
    <w:rsid w:val="000B5AC4"/>
    <w:rsid w:val="000C12E6"/>
    <w:rsid w:val="000C1E94"/>
    <w:rsid w:val="000C3EA0"/>
    <w:rsid w:val="000C656F"/>
    <w:rsid w:val="000D1102"/>
    <w:rsid w:val="000D11C5"/>
    <w:rsid w:val="000D3CA4"/>
    <w:rsid w:val="000D3F0C"/>
    <w:rsid w:val="000D54E4"/>
    <w:rsid w:val="000D7C3F"/>
    <w:rsid w:val="000E2701"/>
    <w:rsid w:val="000E44D9"/>
    <w:rsid w:val="000E5B16"/>
    <w:rsid w:val="000E5E9A"/>
    <w:rsid w:val="000E6509"/>
    <w:rsid w:val="000E6DCC"/>
    <w:rsid w:val="000F14A7"/>
    <w:rsid w:val="000F15C1"/>
    <w:rsid w:val="000F1922"/>
    <w:rsid w:val="000F1C41"/>
    <w:rsid w:val="000F3281"/>
    <w:rsid w:val="000F4478"/>
    <w:rsid w:val="00100ED3"/>
    <w:rsid w:val="00102AC4"/>
    <w:rsid w:val="00106F39"/>
    <w:rsid w:val="001078B4"/>
    <w:rsid w:val="00110B8A"/>
    <w:rsid w:val="00113A4E"/>
    <w:rsid w:val="00114F38"/>
    <w:rsid w:val="00115600"/>
    <w:rsid w:val="00117CA6"/>
    <w:rsid w:val="00117CB8"/>
    <w:rsid w:val="001202DF"/>
    <w:rsid w:val="0012152C"/>
    <w:rsid w:val="00121CBD"/>
    <w:rsid w:val="00122CAA"/>
    <w:rsid w:val="00122E9F"/>
    <w:rsid w:val="00124F78"/>
    <w:rsid w:val="00125037"/>
    <w:rsid w:val="00132D5E"/>
    <w:rsid w:val="00133765"/>
    <w:rsid w:val="001407A8"/>
    <w:rsid w:val="00143A97"/>
    <w:rsid w:val="00146883"/>
    <w:rsid w:val="00150295"/>
    <w:rsid w:val="00155C23"/>
    <w:rsid w:val="00156066"/>
    <w:rsid w:val="00160EEC"/>
    <w:rsid w:val="001641CC"/>
    <w:rsid w:val="00171F8B"/>
    <w:rsid w:val="0017220F"/>
    <w:rsid w:val="00172A3E"/>
    <w:rsid w:val="00173E9B"/>
    <w:rsid w:val="001741ED"/>
    <w:rsid w:val="00180560"/>
    <w:rsid w:val="00180859"/>
    <w:rsid w:val="00181A01"/>
    <w:rsid w:val="001843A0"/>
    <w:rsid w:val="00184572"/>
    <w:rsid w:val="00185614"/>
    <w:rsid w:val="00186228"/>
    <w:rsid w:val="001901A4"/>
    <w:rsid w:val="00191EC6"/>
    <w:rsid w:val="00193CF1"/>
    <w:rsid w:val="001964E9"/>
    <w:rsid w:val="00196C92"/>
    <w:rsid w:val="001A46BC"/>
    <w:rsid w:val="001A79B9"/>
    <w:rsid w:val="001A7CCC"/>
    <w:rsid w:val="001B25CD"/>
    <w:rsid w:val="001B2C89"/>
    <w:rsid w:val="001B704F"/>
    <w:rsid w:val="001C03C6"/>
    <w:rsid w:val="001C1C21"/>
    <w:rsid w:val="001C6F2A"/>
    <w:rsid w:val="001D0098"/>
    <w:rsid w:val="001D16D8"/>
    <w:rsid w:val="001D24BE"/>
    <w:rsid w:val="001D312E"/>
    <w:rsid w:val="001D52CB"/>
    <w:rsid w:val="001E0AC8"/>
    <w:rsid w:val="001E247C"/>
    <w:rsid w:val="001E6137"/>
    <w:rsid w:val="001E61A1"/>
    <w:rsid w:val="001E6D96"/>
    <w:rsid w:val="001E7623"/>
    <w:rsid w:val="001F45B0"/>
    <w:rsid w:val="001F66AC"/>
    <w:rsid w:val="001F6BE2"/>
    <w:rsid w:val="001F737A"/>
    <w:rsid w:val="00200233"/>
    <w:rsid w:val="00204E15"/>
    <w:rsid w:val="00205460"/>
    <w:rsid w:val="002054B6"/>
    <w:rsid w:val="0020720B"/>
    <w:rsid w:val="0020783E"/>
    <w:rsid w:val="00210CEC"/>
    <w:rsid w:val="00210ED6"/>
    <w:rsid w:val="00212634"/>
    <w:rsid w:val="002131A6"/>
    <w:rsid w:val="002145EC"/>
    <w:rsid w:val="00216C36"/>
    <w:rsid w:val="00216F69"/>
    <w:rsid w:val="00217372"/>
    <w:rsid w:val="002178C6"/>
    <w:rsid w:val="00220F8A"/>
    <w:rsid w:val="00221C68"/>
    <w:rsid w:val="0022341A"/>
    <w:rsid w:val="00223544"/>
    <w:rsid w:val="00224B3C"/>
    <w:rsid w:val="00227830"/>
    <w:rsid w:val="0023127B"/>
    <w:rsid w:val="0023150A"/>
    <w:rsid w:val="00231B92"/>
    <w:rsid w:val="00237414"/>
    <w:rsid w:val="0023760D"/>
    <w:rsid w:val="0024062A"/>
    <w:rsid w:val="00240C7A"/>
    <w:rsid w:val="0024200B"/>
    <w:rsid w:val="0024250B"/>
    <w:rsid w:val="0024488B"/>
    <w:rsid w:val="00250580"/>
    <w:rsid w:val="00250F1F"/>
    <w:rsid w:val="00260A5D"/>
    <w:rsid w:val="00260AD8"/>
    <w:rsid w:val="0026195E"/>
    <w:rsid w:val="002628FC"/>
    <w:rsid w:val="00263127"/>
    <w:rsid w:val="00267ED8"/>
    <w:rsid w:val="00270600"/>
    <w:rsid w:val="00273E03"/>
    <w:rsid w:val="0027781D"/>
    <w:rsid w:val="00277A75"/>
    <w:rsid w:val="00280464"/>
    <w:rsid w:val="0028058E"/>
    <w:rsid w:val="0028073D"/>
    <w:rsid w:val="00287824"/>
    <w:rsid w:val="00290221"/>
    <w:rsid w:val="002904DF"/>
    <w:rsid w:val="00291738"/>
    <w:rsid w:val="00291EEF"/>
    <w:rsid w:val="002973E3"/>
    <w:rsid w:val="002A2EB9"/>
    <w:rsid w:val="002A6A5D"/>
    <w:rsid w:val="002B11B8"/>
    <w:rsid w:val="002B3B34"/>
    <w:rsid w:val="002B4C65"/>
    <w:rsid w:val="002C0FA9"/>
    <w:rsid w:val="002C124E"/>
    <w:rsid w:val="002C22D9"/>
    <w:rsid w:val="002C55C2"/>
    <w:rsid w:val="002D6D6E"/>
    <w:rsid w:val="002D6F01"/>
    <w:rsid w:val="002E1CFD"/>
    <w:rsid w:val="002E418C"/>
    <w:rsid w:val="002E620E"/>
    <w:rsid w:val="002E7D50"/>
    <w:rsid w:val="002E7D71"/>
    <w:rsid w:val="002F0BE4"/>
    <w:rsid w:val="002F24EA"/>
    <w:rsid w:val="002F2678"/>
    <w:rsid w:val="002F3C43"/>
    <w:rsid w:val="002F4727"/>
    <w:rsid w:val="002F5977"/>
    <w:rsid w:val="002F7582"/>
    <w:rsid w:val="0030449B"/>
    <w:rsid w:val="0030528E"/>
    <w:rsid w:val="003073AA"/>
    <w:rsid w:val="0030768A"/>
    <w:rsid w:val="00311021"/>
    <w:rsid w:val="00312800"/>
    <w:rsid w:val="00314033"/>
    <w:rsid w:val="00315482"/>
    <w:rsid w:val="00315EDC"/>
    <w:rsid w:val="0032171A"/>
    <w:rsid w:val="003227F0"/>
    <w:rsid w:val="003234A2"/>
    <w:rsid w:val="00323C9F"/>
    <w:rsid w:val="00324CA6"/>
    <w:rsid w:val="00326538"/>
    <w:rsid w:val="0032727A"/>
    <w:rsid w:val="00330D9C"/>
    <w:rsid w:val="003311C6"/>
    <w:rsid w:val="0033315E"/>
    <w:rsid w:val="00334630"/>
    <w:rsid w:val="0033662C"/>
    <w:rsid w:val="00336B96"/>
    <w:rsid w:val="00337746"/>
    <w:rsid w:val="0034036E"/>
    <w:rsid w:val="00342121"/>
    <w:rsid w:val="003421FB"/>
    <w:rsid w:val="00342A77"/>
    <w:rsid w:val="00343239"/>
    <w:rsid w:val="00344428"/>
    <w:rsid w:val="0035089D"/>
    <w:rsid w:val="00356F31"/>
    <w:rsid w:val="0035729E"/>
    <w:rsid w:val="00362BC6"/>
    <w:rsid w:val="00363A81"/>
    <w:rsid w:val="003670BB"/>
    <w:rsid w:val="00367A09"/>
    <w:rsid w:val="003731A5"/>
    <w:rsid w:val="0037374D"/>
    <w:rsid w:val="00373C70"/>
    <w:rsid w:val="00375EA4"/>
    <w:rsid w:val="003773B4"/>
    <w:rsid w:val="00377511"/>
    <w:rsid w:val="0037770A"/>
    <w:rsid w:val="00377E4B"/>
    <w:rsid w:val="00380574"/>
    <w:rsid w:val="003835DA"/>
    <w:rsid w:val="00384559"/>
    <w:rsid w:val="00384F43"/>
    <w:rsid w:val="003863CA"/>
    <w:rsid w:val="003927F1"/>
    <w:rsid w:val="00394611"/>
    <w:rsid w:val="00397E81"/>
    <w:rsid w:val="003A0500"/>
    <w:rsid w:val="003A3D4F"/>
    <w:rsid w:val="003A41F6"/>
    <w:rsid w:val="003A5393"/>
    <w:rsid w:val="003A5BC8"/>
    <w:rsid w:val="003B3357"/>
    <w:rsid w:val="003B38E1"/>
    <w:rsid w:val="003B5350"/>
    <w:rsid w:val="003B6579"/>
    <w:rsid w:val="003C0594"/>
    <w:rsid w:val="003C1B73"/>
    <w:rsid w:val="003C2FF1"/>
    <w:rsid w:val="003C4DA0"/>
    <w:rsid w:val="003C59E2"/>
    <w:rsid w:val="003D0D92"/>
    <w:rsid w:val="003D61FF"/>
    <w:rsid w:val="003D69F0"/>
    <w:rsid w:val="003D793E"/>
    <w:rsid w:val="003E018B"/>
    <w:rsid w:val="003E2604"/>
    <w:rsid w:val="003E3E3D"/>
    <w:rsid w:val="003E4D96"/>
    <w:rsid w:val="003F3007"/>
    <w:rsid w:val="003F40C0"/>
    <w:rsid w:val="003F44F4"/>
    <w:rsid w:val="003F55A6"/>
    <w:rsid w:val="00400722"/>
    <w:rsid w:val="00402B53"/>
    <w:rsid w:val="00403833"/>
    <w:rsid w:val="0040437F"/>
    <w:rsid w:val="004114EA"/>
    <w:rsid w:val="0041344E"/>
    <w:rsid w:val="00413720"/>
    <w:rsid w:val="00414015"/>
    <w:rsid w:val="00414D63"/>
    <w:rsid w:val="00414EA3"/>
    <w:rsid w:val="0041613E"/>
    <w:rsid w:val="00421E10"/>
    <w:rsid w:val="004263CA"/>
    <w:rsid w:val="004265B5"/>
    <w:rsid w:val="00431084"/>
    <w:rsid w:val="00433FF9"/>
    <w:rsid w:val="004352BE"/>
    <w:rsid w:val="0043556A"/>
    <w:rsid w:val="004359B6"/>
    <w:rsid w:val="00436460"/>
    <w:rsid w:val="00441838"/>
    <w:rsid w:val="0044276D"/>
    <w:rsid w:val="00443BA6"/>
    <w:rsid w:val="00444515"/>
    <w:rsid w:val="0044600F"/>
    <w:rsid w:val="00447E79"/>
    <w:rsid w:val="0045057C"/>
    <w:rsid w:val="00451288"/>
    <w:rsid w:val="004522D1"/>
    <w:rsid w:val="004627DC"/>
    <w:rsid w:val="00466234"/>
    <w:rsid w:val="004743DE"/>
    <w:rsid w:val="00475315"/>
    <w:rsid w:val="00477C32"/>
    <w:rsid w:val="004810A3"/>
    <w:rsid w:val="0048186F"/>
    <w:rsid w:val="00481CF2"/>
    <w:rsid w:val="00481D91"/>
    <w:rsid w:val="00483534"/>
    <w:rsid w:val="00485C66"/>
    <w:rsid w:val="0048621D"/>
    <w:rsid w:val="00486C42"/>
    <w:rsid w:val="00486FB5"/>
    <w:rsid w:val="00491921"/>
    <w:rsid w:val="00495E6F"/>
    <w:rsid w:val="00495F85"/>
    <w:rsid w:val="0049758B"/>
    <w:rsid w:val="004A034B"/>
    <w:rsid w:val="004A3A7A"/>
    <w:rsid w:val="004A5646"/>
    <w:rsid w:val="004A579D"/>
    <w:rsid w:val="004A6CCF"/>
    <w:rsid w:val="004B0E79"/>
    <w:rsid w:val="004B3375"/>
    <w:rsid w:val="004B5B64"/>
    <w:rsid w:val="004B5BC3"/>
    <w:rsid w:val="004B6F12"/>
    <w:rsid w:val="004C45F1"/>
    <w:rsid w:val="004C488A"/>
    <w:rsid w:val="004D4ECA"/>
    <w:rsid w:val="004D602D"/>
    <w:rsid w:val="004E1BC6"/>
    <w:rsid w:val="004E29B1"/>
    <w:rsid w:val="004E29FF"/>
    <w:rsid w:val="004E2D24"/>
    <w:rsid w:val="004E7AD3"/>
    <w:rsid w:val="004F1C7F"/>
    <w:rsid w:val="004F2069"/>
    <w:rsid w:val="004F20B9"/>
    <w:rsid w:val="004F228B"/>
    <w:rsid w:val="004F24D9"/>
    <w:rsid w:val="004F7B46"/>
    <w:rsid w:val="005014F6"/>
    <w:rsid w:val="005027F1"/>
    <w:rsid w:val="00502996"/>
    <w:rsid w:val="00502E88"/>
    <w:rsid w:val="00505CDC"/>
    <w:rsid w:val="00507960"/>
    <w:rsid w:val="0051134D"/>
    <w:rsid w:val="00512E63"/>
    <w:rsid w:val="00524C89"/>
    <w:rsid w:val="00530C0A"/>
    <w:rsid w:val="00531A97"/>
    <w:rsid w:val="00533B2D"/>
    <w:rsid w:val="0053408B"/>
    <w:rsid w:val="00543F8E"/>
    <w:rsid w:val="00550375"/>
    <w:rsid w:val="0055278D"/>
    <w:rsid w:val="00553ABA"/>
    <w:rsid w:val="0055442F"/>
    <w:rsid w:val="005563C2"/>
    <w:rsid w:val="00562483"/>
    <w:rsid w:val="00562861"/>
    <w:rsid w:val="00563DA1"/>
    <w:rsid w:val="0056569B"/>
    <w:rsid w:val="005656AF"/>
    <w:rsid w:val="00565A28"/>
    <w:rsid w:val="00566D36"/>
    <w:rsid w:val="00567E7A"/>
    <w:rsid w:val="00571021"/>
    <w:rsid w:val="00571A51"/>
    <w:rsid w:val="005721D0"/>
    <w:rsid w:val="005737A6"/>
    <w:rsid w:val="005748E2"/>
    <w:rsid w:val="005819B7"/>
    <w:rsid w:val="005856AC"/>
    <w:rsid w:val="005859D6"/>
    <w:rsid w:val="005869B2"/>
    <w:rsid w:val="0059114D"/>
    <w:rsid w:val="00591FFF"/>
    <w:rsid w:val="005929CD"/>
    <w:rsid w:val="0059557D"/>
    <w:rsid w:val="005A54E1"/>
    <w:rsid w:val="005A5919"/>
    <w:rsid w:val="005A5D41"/>
    <w:rsid w:val="005B296F"/>
    <w:rsid w:val="005B4657"/>
    <w:rsid w:val="005B5232"/>
    <w:rsid w:val="005B57F6"/>
    <w:rsid w:val="005C0401"/>
    <w:rsid w:val="005C0D6B"/>
    <w:rsid w:val="005C108B"/>
    <w:rsid w:val="005C4180"/>
    <w:rsid w:val="005C4751"/>
    <w:rsid w:val="005C4C64"/>
    <w:rsid w:val="005C50BB"/>
    <w:rsid w:val="005C5E34"/>
    <w:rsid w:val="005C65C9"/>
    <w:rsid w:val="005D2A11"/>
    <w:rsid w:val="005D5193"/>
    <w:rsid w:val="005D652F"/>
    <w:rsid w:val="005E08B0"/>
    <w:rsid w:val="005E39A5"/>
    <w:rsid w:val="005E3F11"/>
    <w:rsid w:val="005F1514"/>
    <w:rsid w:val="005F2E8D"/>
    <w:rsid w:val="005F301A"/>
    <w:rsid w:val="005F3258"/>
    <w:rsid w:val="005F4702"/>
    <w:rsid w:val="005F472D"/>
    <w:rsid w:val="005F5A48"/>
    <w:rsid w:val="005F5D4C"/>
    <w:rsid w:val="005F60C0"/>
    <w:rsid w:val="005F6B7A"/>
    <w:rsid w:val="00603350"/>
    <w:rsid w:val="00604501"/>
    <w:rsid w:val="00605C01"/>
    <w:rsid w:val="00605C9B"/>
    <w:rsid w:val="0060684A"/>
    <w:rsid w:val="00611187"/>
    <w:rsid w:val="00621089"/>
    <w:rsid w:val="00621994"/>
    <w:rsid w:val="00621E1A"/>
    <w:rsid w:val="006253B5"/>
    <w:rsid w:val="00625BEC"/>
    <w:rsid w:val="00627091"/>
    <w:rsid w:val="00630AC7"/>
    <w:rsid w:val="006312A3"/>
    <w:rsid w:val="00631A78"/>
    <w:rsid w:val="006322B3"/>
    <w:rsid w:val="00632A6C"/>
    <w:rsid w:val="00633443"/>
    <w:rsid w:val="006354FF"/>
    <w:rsid w:val="00635A30"/>
    <w:rsid w:val="00636926"/>
    <w:rsid w:val="00636FA5"/>
    <w:rsid w:val="00640673"/>
    <w:rsid w:val="00645AAF"/>
    <w:rsid w:val="00647CB0"/>
    <w:rsid w:val="00650DD7"/>
    <w:rsid w:val="00652CE2"/>
    <w:rsid w:val="0065389A"/>
    <w:rsid w:val="00661358"/>
    <w:rsid w:val="0066240B"/>
    <w:rsid w:val="0066277A"/>
    <w:rsid w:val="00663196"/>
    <w:rsid w:val="00664A26"/>
    <w:rsid w:val="0066533B"/>
    <w:rsid w:val="00671883"/>
    <w:rsid w:val="00675159"/>
    <w:rsid w:val="0067638C"/>
    <w:rsid w:val="0067681A"/>
    <w:rsid w:val="006772E9"/>
    <w:rsid w:val="00680CA3"/>
    <w:rsid w:val="00686834"/>
    <w:rsid w:val="00687B01"/>
    <w:rsid w:val="006922DB"/>
    <w:rsid w:val="00693400"/>
    <w:rsid w:val="00694814"/>
    <w:rsid w:val="00696FA6"/>
    <w:rsid w:val="00697534"/>
    <w:rsid w:val="006B3569"/>
    <w:rsid w:val="006B3F4C"/>
    <w:rsid w:val="006B5AEA"/>
    <w:rsid w:val="006B7E9C"/>
    <w:rsid w:val="006C0408"/>
    <w:rsid w:val="006C12AB"/>
    <w:rsid w:val="006C5DD3"/>
    <w:rsid w:val="006C78B4"/>
    <w:rsid w:val="006D015D"/>
    <w:rsid w:val="006D0DD7"/>
    <w:rsid w:val="006D10F5"/>
    <w:rsid w:val="006D3089"/>
    <w:rsid w:val="006D432E"/>
    <w:rsid w:val="006E457D"/>
    <w:rsid w:val="006E666B"/>
    <w:rsid w:val="006E68E0"/>
    <w:rsid w:val="006F4CDB"/>
    <w:rsid w:val="006F629A"/>
    <w:rsid w:val="006F6418"/>
    <w:rsid w:val="0070203E"/>
    <w:rsid w:val="007030B2"/>
    <w:rsid w:val="00703868"/>
    <w:rsid w:val="0070423B"/>
    <w:rsid w:val="007047FA"/>
    <w:rsid w:val="00711B04"/>
    <w:rsid w:val="00711C62"/>
    <w:rsid w:val="0071203A"/>
    <w:rsid w:val="007127D6"/>
    <w:rsid w:val="0071567C"/>
    <w:rsid w:val="00716243"/>
    <w:rsid w:val="0072205B"/>
    <w:rsid w:val="007225E5"/>
    <w:rsid w:val="00731683"/>
    <w:rsid w:val="00732E25"/>
    <w:rsid w:val="007337E3"/>
    <w:rsid w:val="00736956"/>
    <w:rsid w:val="00742865"/>
    <w:rsid w:val="007434CE"/>
    <w:rsid w:val="007468B9"/>
    <w:rsid w:val="0075307F"/>
    <w:rsid w:val="00753549"/>
    <w:rsid w:val="00753CF2"/>
    <w:rsid w:val="00754EFC"/>
    <w:rsid w:val="00760372"/>
    <w:rsid w:val="00760570"/>
    <w:rsid w:val="00760FF8"/>
    <w:rsid w:val="00761877"/>
    <w:rsid w:val="00763632"/>
    <w:rsid w:val="00763F73"/>
    <w:rsid w:val="007640B7"/>
    <w:rsid w:val="00767319"/>
    <w:rsid w:val="00767B4D"/>
    <w:rsid w:val="00771ADD"/>
    <w:rsid w:val="00771C0B"/>
    <w:rsid w:val="00772454"/>
    <w:rsid w:val="00773184"/>
    <w:rsid w:val="00774E85"/>
    <w:rsid w:val="00775C7A"/>
    <w:rsid w:val="00777C9E"/>
    <w:rsid w:val="00781649"/>
    <w:rsid w:val="00786CF6"/>
    <w:rsid w:val="00790861"/>
    <w:rsid w:val="00791420"/>
    <w:rsid w:val="00796018"/>
    <w:rsid w:val="00797BBA"/>
    <w:rsid w:val="007A4207"/>
    <w:rsid w:val="007A58C4"/>
    <w:rsid w:val="007A72A3"/>
    <w:rsid w:val="007B4A6A"/>
    <w:rsid w:val="007B5055"/>
    <w:rsid w:val="007B628E"/>
    <w:rsid w:val="007B74D8"/>
    <w:rsid w:val="007C2787"/>
    <w:rsid w:val="007C6316"/>
    <w:rsid w:val="007C7076"/>
    <w:rsid w:val="007C776B"/>
    <w:rsid w:val="007D1534"/>
    <w:rsid w:val="007D1C7F"/>
    <w:rsid w:val="007D2BBC"/>
    <w:rsid w:val="007D7DB6"/>
    <w:rsid w:val="007E1837"/>
    <w:rsid w:val="007E1EFF"/>
    <w:rsid w:val="007E3919"/>
    <w:rsid w:val="007F04B6"/>
    <w:rsid w:val="007F1B9B"/>
    <w:rsid w:val="007F436B"/>
    <w:rsid w:val="0080035D"/>
    <w:rsid w:val="008006E1"/>
    <w:rsid w:val="00810EBA"/>
    <w:rsid w:val="00812F60"/>
    <w:rsid w:val="00813222"/>
    <w:rsid w:val="00813F8D"/>
    <w:rsid w:val="008170B2"/>
    <w:rsid w:val="00820D36"/>
    <w:rsid w:val="008233C2"/>
    <w:rsid w:val="008257E9"/>
    <w:rsid w:val="00825F27"/>
    <w:rsid w:val="00826C5B"/>
    <w:rsid w:val="00831CBC"/>
    <w:rsid w:val="00833618"/>
    <w:rsid w:val="008344DC"/>
    <w:rsid w:val="0083491D"/>
    <w:rsid w:val="00836782"/>
    <w:rsid w:val="00836852"/>
    <w:rsid w:val="00836D3F"/>
    <w:rsid w:val="008371C4"/>
    <w:rsid w:val="00837AC1"/>
    <w:rsid w:val="00841CD0"/>
    <w:rsid w:val="0084202D"/>
    <w:rsid w:val="00842D43"/>
    <w:rsid w:val="0084302D"/>
    <w:rsid w:val="00844CAE"/>
    <w:rsid w:val="008456AC"/>
    <w:rsid w:val="00846D26"/>
    <w:rsid w:val="008524E5"/>
    <w:rsid w:val="00854A58"/>
    <w:rsid w:val="00854D2B"/>
    <w:rsid w:val="0085512F"/>
    <w:rsid w:val="00855533"/>
    <w:rsid w:val="008569D9"/>
    <w:rsid w:val="00856EE3"/>
    <w:rsid w:val="00856EF1"/>
    <w:rsid w:val="0085705C"/>
    <w:rsid w:val="00861D6B"/>
    <w:rsid w:val="00862FBA"/>
    <w:rsid w:val="00866B55"/>
    <w:rsid w:val="00867367"/>
    <w:rsid w:val="00867DC7"/>
    <w:rsid w:val="00870301"/>
    <w:rsid w:val="008760FB"/>
    <w:rsid w:val="0087637E"/>
    <w:rsid w:val="00877C1D"/>
    <w:rsid w:val="00880988"/>
    <w:rsid w:val="00881567"/>
    <w:rsid w:val="008817D2"/>
    <w:rsid w:val="00882A85"/>
    <w:rsid w:val="0088473E"/>
    <w:rsid w:val="00884C56"/>
    <w:rsid w:val="00885DDD"/>
    <w:rsid w:val="0088757F"/>
    <w:rsid w:val="00887BF6"/>
    <w:rsid w:val="0089050E"/>
    <w:rsid w:val="008908BB"/>
    <w:rsid w:val="008909AD"/>
    <w:rsid w:val="00891DA0"/>
    <w:rsid w:val="00892BA8"/>
    <w:rsid w:val="00893C90"/>
    <w:rsid w:val="008959BB"/>
    <w:rsid w:val="008961A8"/>
    <w:rsid w:val="00896FEC"/>
    <w:rsid w:val="008A1379"/>
    <w:rsid w:val="008A254A"/>
    <w:rsid w:val="008A7E88"/>
    <w:rsid w:val="008B0252"/>
    <w:rsid w:val="008B1044"/>
    <w:rsid w:val="008B2132"/>
    <w:rsid w:val="008B2635"/>
    <w:rsid w:val="008B45AE"/>
    <w:rsid w:val="008B4766"/>
    <w:rsid w:val="008B66AA"/>
    <w:rsid w:val="008C05D5"/>
    <w:rsid w:val="008C06CF"/>
    <w:rsid w:val="008C22F8"/>
    <w:rsid w:val="008D0CD1"/>
    <w:rsid w:val="008D0E9D"/>
    <w:rsid w:val="008D23C8"/>
    <w:rsid w:val="008D36B1"/>
    <w:rsid w:val="008D3B80"/>
    <w:rsid w:val="008D43AE"/>
    <w:rsid w:val="008D584C"/>
    <w:rsid w:val="008D61A4"/>
    <w:rsid w:val="008D62AB"/>
    <w:rsid w:val="008E2DEA"/>
    <w:rsid w:val="008F0331"/>
    <w:rsid w:val="008F212A"/>
    <w:rsid w:val="008F3D7F"/>
    <w:rsid w:val="008F50A6"/>
    <w:rsid w:val="008F64AB"/>
    <w:rsid w:val="008F6B3A"/>
    <w:rsid w:val="008F6F0F"/>
    <w:rsid w:val="008F795A"/>
    <w:rsid w:val="008F7BC7"/>
    <w:rsid w:val="00902A22"/>
    <w:rsid w:val="0090316E"/>
    <w:rsid w:val="00903197"/>
    <w:rsid w:val="009032F2"/>
    <w:rsid w:val="00907671"/>
    <w:rsid w:val="00907F51"/>
    <w:rsid w:val="0091036C"/>
    <w:rsid w:val="009119BB"/>
    <w:rsid w:val="00912E37"/>
    <w:rsid w:val="009142BF"/>
    <w:rsid w:val="00914647"/>
    <w:rsid w:val="00914CA0"/>
    <w:rsid w:val="00915402"/>
    <w:rsid w:val="00916673"/>
    <w:rsid w:val="00916BA2"/>
    <w:rsid w:val="009179FB"/>
    <w:rsid w:val="009208EB"/>
    <w:rsid w:val="00920BAD"/>
    <w:rsid w:val="00922381"/>
    <w:rsid w:val="00925B76"/>
    <w:rsid w:val="00926A29"/>
    <w:rsid w:val="00927259"/>
    <w:rsid w:val="009274DE"/>
    <w:rsid w:val="009337A7"/>
    <w:rsid w:val="00935C52"/>
    <w:rsid w:val="009363BC"/>
    <w:rsid w:val="00936428"/>
    <w:rsid w:val="00937F70"/>
    <w:rsid w:val="009416C5"/>
    <w:rsid w:val="009446F7"/>
    <w:rsid w:val="00944703"/>
    <w:rsid w:val="00951C52"/>
    <w:rsid w:val="0095313D"/>
    <w:rsid w:val="009573AD"/>
    <w:rsid w:val="00957E00"/>
    <w:rsid w:val="009603E2"/>
    <w:rsid w:val="00961B3D"/>
    <w:rsid w:val="009625E2"/>
    <w:rsid w:val="00966FE8"/>
    <w:rsid w:val="00967B0D"/>
    <w:rsid w:val="00971330"/>
    <w:rsid w:val="009739B9"/>
    <w:rsid w:val="00974905"/>
    <w:rsid w:val="00975A30"/>
    <w:rsid w:val="009760DD"/>
    <w:rsid w:val="00977173"/>
    <w:rsid w:val="00980936"/>
    <w:rsid w:val="00984F95"/>
    <w:rsid w:val="009861E4"/>
    <w:rsid w:val="0099048E"/>
    <w:rsid w:val="00992219"/>
    <w:rsid w:val="00992406"/>
    <w:rsid w:val="00992826"/>
    <w:rsid w:val="00995E40"/>
    <w:rsid w:val="009963ED"/>
    <w:rsid w:val="009971F9"/>
    <w:rsid w:val="009A00D3"/>
    <w:rsid w:val="009A0EAD"/>
    <w:rsid w:val="009A1877"/>
    <w:rsid w:val="009A451E"/>
    <w:rsid w:val="009A58D7"/>
    <w:rsid w:val="009A5D2E"/>
    <w:rsid w:val="009A6D4D"/>
    <w:rsid w:val="009B0489"/>
    <w:rsid w:val="009B1307"/>
    <w:rsid w:val="009B2986"/>
    <w:rsid w:val="009B2EE4"/>
    <w:rsid w:val="009B3010"/>
    <w:rsid w:val="009B31CF"/>
    <w:rsid w:val="009B75DD"/>
    <w:rsid w:val="009B7C16"/>
    <w:rsid w:val="009C109B"/>
    <w:rsid w:val="009C171F"/>
    <w:rsid w:val="009C2A0D"/>
    <w:rsid w:val="009C471B"/>
    <w:rsid w:val="009C53D9"/>
    <w:rsid w:val="009D1EBE"/>
    <w:rsid w:val="009D27B3"/>
    <w:rsid w:val="009D6251"/>
    <w:rsid w:val="009D6EED"/>
    <w:rsid w:val="009D6FFE"/>
    <w:rsid w:val="009D7F83"/>
    <w:rsid w:val="009E0E3D"/>
    <w:rsid w:val="009E3F82"/>
    <w:rsid w:val="009E4292"/>
    <w:rsid w:val="009E449E"/>
    <w:rsid w:val="009E46A7"/>
    <w:rsid w:val="009E601B"/>
    <w:rsid w:val="009E7F16"/>
    <w:rsid w:val="009F2B49"/>
    <w:rsid w:val="009F54FA"/>
    <w:rsid w:val="009F61C3"/>
    <w:rsid w:val="00A0156C"/>
    <w:rsid w:val="00A052FC"/>
    <w:rsid w:val="00A05FAA"/>
    <w:rsid w:val="00A0734C"/>
    <w:rsid w:val="00A11EDA"/>
    <w:rsid w:val="00A12AA4"/>
    <w:rsid w:val="00A13943"/>
    <w:rsid w:val="00A15522"/>
    <w:rsid w:val="00A16705"/>
    <w:rsid w:val="00A17C21"/>
    <w:rsid w:val="00A20874"/>
    <w:rsid w:val="00A226F3"/>
    <w:rsid w:val="00A24E89"/>
    <w:rsid w:val="00A278F1"/>
    <w:rsid w:val="00A30AB9"/>
    <w:rsid w:val="00A323DD"/>
    <w:rsid w:val="00A32794"/>
    <w:rsid w:val="00A332D4"/>
    <w:rsid w:val="00A336EB"/>
    <w:rsid w:val="00A33E01"/>
    <w:rsid w:val="00A36373"/>
    <w:rsid w:val="00A3723C"/>
    <w:rsid w:val="00A37CC3"/>
    <w:rsid w:val="00A40AD1"/>
    <w:rsid w:val="00A414E3"/>
    <w:rsid w:val="00A41521"/>
    <w:rsid w:val="00A42201"/>
    <w:rsid w:val="00A43D59"/>
    <w:rsid w:val="00A478B2"/>
    <w:rsid w:val="00A5318F"/>
    <w:rsid w:val="00A5716B"/>
    <w:rsid w:val="00A57F49"/>
    <w:rsid w:val="00A62486"/>
    <w:rsid w:val="00A6351D"/>
    <w:rsid w:val="00A642FE"/>
    <w:rsid w:val="00A64A19"/>
    <w:rsid w:val="00A64BBE"/>
    <w:rsid w:val="00A70038"/>
    <w:rsid w:val="00A7053E"/>
    <w:rsid w:val="00A71A96"/>
    <w:rsid w:val="00A72911"/>
    <w:rsid w:val="00A72FB8"/>
    <w:rsid w:val="00A74641"/>
    <w:rsid w:val="00A768AF"/>
    <w:rsid w:val="00A76D6C"/>
    <w:rsid w:val="00A77A01"/>
    <w:rsid w:val="00A81F87"/>
    <w:rsid w:val="00A85918"/>
    <w:rsid w:val="00A87803"/>
    <w:rsid w:val="00A90831"/>
    <w:rsid w:val="00A91396"/>
    <w:rsid w:val="00A91CE1"/>
    <w:rsid w:val="00A96F51"/>
    <w:rsid w:val="00AA2958"/>
    <w:rsid w:val="00AA3934"/>
    <w:rsid w:val="00AA4C04"/>
    <w:rsid w:val="00AA5F6A"/>
    <w:rsid w:val="00AB2907"/>
    <w:rsid w:val="00AB2A46"/>
    <w:rsid w:val="00AB5037"/>
    <w:rsid w:val="00AB79C5"/>
    <w:rsid w:val="00AC2BC0"/>
    <w:rsid w:val="00AC662E"/>
    <w:rsid w:val="00AC6974"/>
    <w:rsid w:val="00AD2821"/>
    <w:rsid w:val="00AD4D7C"/>
    <w:rsid w:val="00AD612B"/>
    <w:rsid w:val="00AD724B"/>
    <w:rsid w:val="00AE009F"/>
    <w:rsid w:val="00AE18BE"/>
    <w:rsid w:val="00AE242A"/>
    <w:rsid w:val="00AE4E44"/>
    <w:rsid w:val="00AE5DB7"/>
    <w:rsid w:val="00AE698B"/>
    <w:rsid w:val="00AF030F"/>
    <w:rsid w:val="00AF21E1"/>
    <w:rsid w:val="00AF3244"/>
    <w:rsid w:val="00AF4A0D"/>
    <w:rsid w:val="00AF678B"/>
    <w:rsid w:val="00AF7C65"/>
    <w:rsid w:val="00B04F43"/>
    <w:rsid w:val="00B12418"/>
    <w:rsid w:val="00B13F16"/>
    <w:rsid w:val="00B15A1A"/>
    <w:rsid w:val="00B16BD7"/>
    <w:rsid w:val="00B175E5"/>
    <w:rsid w:val="00B2068A"/>
    <w:rsid w:val="00B20A3F"/>
    <w:rsid w:val="00B20CEE"/>
    <w:rsid w:val="00B213A3"/>
    <w:rsid w:val="00B22CEB"/>
    <w:rsid w:val="00B23966"/>
    <w:rsid w:val="00B25C65"/>
    <w:rsid w:val="00B31BFE"/>
    <w:rsid w:val="00B334FA"/>
    <w:rsid w:val="00B35A71"/>
    <w:rsid w:val="00B37922"/>
    <w:rsid w:val="00B4103B"/>
    <w:rsid w:val="00B4314B"/>
    <w:rsid w:val="00B471C4"/>
    <w:rsid w:val="00B50E95"/>
    <w:rsid w:val="00B5226A"/>
    <w:rsid w:val="00B529D6"/>
    <w:rsid w:val="00B53987"/>
    <w:rsid w:val="00B54284"/>
    <w:rsid w:val="00B57A77"/>
    <w:rsid w:val="00B600EF"/>
    <w:rsid w:val="00B62EA1"/>
    <w:rsid w:val="00B67C92"/>
    <w:rsid w:val="00B7094F"/>
    <w:rsid w:val="00B70C63"/>
    <w:rsid w:val="00B72680"/>
    <w:rsid w:val="00B72CC8"/>
    <w:rsid w:val="00B74892"/>
    <w:rsid w:val="00B74D2D"/>
    <w:rsid w:val="00B755B3"/>
    <w:rsid w:val="00B80D75"/>
    <w:rsid w:val="00B83F52"/>
    <w:rsid w:val="00B86995"/>
    <w:rsid w:val="00B86A48"/>
    <w:rsid w:val="00B91AA4"/>
    <w:rsid w:val="00B921ED"/>
    <w:rsid w:val="00B92B5B"/>
    <w:rsid w:val="00B93FB4"/>
    <w:rsid w:val="00B9486F"/>
    <w:rsid w:val="00BA0205"/>
    <w:rsid w:val="00BA1F73"/>
    <w:rsid w:val="00BA461B"/>
    <w:rsid w:val="00BA5843"/>
    <w:rsid w:val="00BA616F"/>
    <w:rsid w:val="00BA6813"/>
    <w:rsid w:val="00BA7798"/>
    <w:rsid w:val="00BA7C0E"/>
    <w:rsid w:val="00BB002F"/>
    <w:rsid w:val="00BB0623"/>
    <w:rsid w:val="00BB2787"/>
    <w:rsid w:val="00BB4624"/>
    <w:rsid w:val="00BB7DE3"/>
    <w:rsid w:val="00BC0B8A"/>
    <w:rsid w:val="00BC0D32"/>
    <w:rsid w:val="00BC286F"/>
    <w:rsid w:val="00BC28EF"/>
    <w:rsid w:val="00BC42FA"/>
    <w:rsid w:val="00BC5566"/>
    <w:rsid w:val="00BD223D"/>
    <w:rsid w:val="00BD294E"/>
    <w:rsid w:val="00BD3C71"/>
    <w:rsid w:val="00BD7231"/>
    <w:rsid w:val="00BE1880"/>
    <w:rsid w:val="00BE5E41"/>
    <w:rsid w:val="00BE6C2A"/>
    <w:rsid w:val="00BF14F8"/>
    <w:rsid w:val="00BF497B"/>
    <w:rsid w:val="00BF762D"/>
    <w:rsid w:val="00C02D53"/>
    <w:rsid w:val="00C03DAC"/>
    <w:rsid w:val="00C05C3F"/>
    <w:rsid w:val="00C0701E"/>
    <w:rsid w:val="00C12DFF"/>
    <w:rsid w:val="00C135C1"/>
    <w:rsid w:val="00C1410A"/>
    <w:rsid w:val="00C14B6C"/>
    <w:rsid w:val="00C21559"/>
    <w:rsid w:val="00C229E4"/>
    <w:rsid w:val="00C22BDE"/>
    <w:rsid w:val="00C2476F"/>
    <w:rsid w:val="00C25A57"/>
    <w:rsid w:val="00C274FD"/>
    <w:rsid w:val="00C3315B"/>
    <w:rsid w:val="00C33484"/>
    <w:rsid w:val="00C33885"/>
    <w:rsid w:val="00C4027E"/>
    <w:rsid w:val="00C4243A"/>
    <w:rsid w:val="00C42BD1"/>
    <w:rsid w:val="00C42F64"/>
    <w:rsid w:val="00C44A88"/>
    <w:rsid w:val="00C45888"/>
    <w:rsid w:val="00C46BE6"/>
    <w:rsid w:val="00C510DE"/>
    <w:rsid w:val="00C52788"/>
    <w:rsid w:val="00C52D3A"/>
    <w:rsid w:val="00C537EA"/>
    <w:rsid w:val="00C53BC0"/>
    <w:rsid w:val="00C54EA0"/>
    <w:rsid w:val="00C55231"/>
    <w:rsid w:val="00C55C8F"/>
    <w:rsid w:val="00C5658B"/>
    <w:rsid w:val="00C5730F"/>
    <w:rsid w:val="00C63AB7"/>
    <w:rsid w:val="00C63F5B"/>
    <w:rsid w:val="00C64D44"/>
    <w:rsid w:val="00C64D9E"/>
    <w:rsid w:val="00C659BE"/>
    <w:rsid w:val="00C7006E"/>
    <w:rsid w:val="00C7164F"/>
    <w:rsid w:val="00C74213"/>
    <w:rsid w:val="00C76F9E"/>
    <w:rsid w:val="00C834FC"/>
    <w:rsid w:val="00C83E76"/>
    <w:rsid w:val="00C858A3"/>
    <w:rsid w:val="00C866A9"/>
    <w:rsid w:val="00C87558"/>
    <w:rsid w:val="00C921C0"/>
    <w:rsid w:val="00C92B76"/>
    <w:rsid w:val="00CA2004"/>
    <w:rsid w:val="00CA407E"/>
    <w:rsid w:val="00CA4DE9"/>
    <w:rsid w:val="00CA589C"/>
    <w:rsid w:val="00CA6E85"/>
    <w:rsid w:val="00CB02F5"/>
    <w:rsid w:val="00CB23CC"/>
    <w:rsid w:val="00CB536D"/>
    <w:rsid w:val="00CB7649"/>
    <w:rsid w:val="00CC24EC"/>
    <w:rsid w:val="00CC49B8"/>
    <w:rsid w:val="00CC6669"/>
    <w:rsid w:val="00CC6F5E"/>
    <w:rsid w:val="00CD0131"/>
    <w:rsid w:val="00CD669F"/>
    <w:rsid w:val="00CD66BF"/>
    <w:rsid w:val="00CD7097"/>
    <w:rsid w:val="00CE169C"/>
    <w:rsid w:val="00CE1C80"/>
    <w:rsid w:val="00CE212D"/>
    <w:rsid w:val="00CE3E82"/>
    <w:rsid w:val="00CE417A"/>
    <w:rsid w:val="00CE48C0"/>
    <w:rsid w:val="00CF0735"/>
    <w:rsid w:val="00CF0BBF"/>
    <w:rsid w:val="00CF13BD"/>
    <w:rsid w:val="00CF366D"/>
    <w:rsid w:val="00CF5A59"/>
    <w:rsid w:val="00CF6BC8"/>
    <w:rsid w:val="00CF79B3"/>
    <w:rsid w:val="00CF7EC5"/>
    <w:rsid w:val="00D0054A"/>
    <w:rsid w:val="00D01E71"/>
    <w:rsid w:val="00D028DF"/>
    <w:rsid w:val="00D04017"/>
    <w:rsid w:val="00D059A7"/>
    <w:rsid w:val="00D066B9"/>
    <w:rsid w:val="00D07929"/>
    <w:rsid w:val="00D10BA9"/>
    <w:rsid w:val="00D114F3"/>
    <w:rsid w:val="00D1156E"/>
    <w:rsid w:val="00D1370A"/>
    <w:rsid w:val="00D14BDB"/>
    <w:rsid w:val="00D16E9F"/>
    <w:rsid w:val="00D21D27"/>
    <w:rsid w:val="00D23224"/>
    <w:rsid w:val="00D23F6A"/>
    <w:rsid w:val="00D2573A"/>
    <w:rsid w:val="00D26F57"/>
    <w:rsid w:val="00D3038A"/>
    <w:rsid w:val="00D3632F"/>
    <w:rsid w:val="00D369D4"/>
    <w:rsid w:val="00D41E51"/>
    <w:rsid w:val="00D42D5C"/>
    <w:rsid w:val="00D4690C"/>
    <w:rsid w:val="00D46BB1"/>
    <w:rsid w:val="00D47394"/>
    <w:rsid w:val="00D476E9"/>
    <w:rsid w:val="00D502C5"/>
    <w:rsid w:val="00D558FB"/>
    <w:rsid w:val="00D55FF5"/>
    <w:rsid w:val="00D573C4"/>
    <w:rsid w:val="00D6233C"/>
    <w:rsid w:val="00D64EC7"/>
    <w:rsid w:val="00D653AE"/>
    <w:rsid w:val="00D65577"/>
    <w:rsid w:val="00D66BE5"/>
    <w:rsid w:val="00D66D66"/>
    <w:rsid w:val="00D67C89"/>
    <w:rsid w:val="00D7017C"/>
    <w:rsid w:val="00D70464"/>
    <w:rsid w:val="00D75139"/>
    <w:rsid w:val="00D7640E"/>
    <w:rsid w:val="00D84A35"/>
    <w:rsid w:val="00D84A9D"/>
    <w:rsid w:val="00D857E4"/>
    <w:rsid w:val="00D87F06"/>
    <w:rsid w:val="00D904B2"/>
    <w:rsid w:val="00D91304"/>
    <w:rsid w:val="00D94161"/>
    <w:rsid w:val="00DA1B2E"/>
    <w:rsid w:val="00DA7571"/>
    <w:rsid w:val="00DB174F"/>
    <w:rsid w:val="00DB198B"/>
    <w:rsid w:val="00DB1D0D"/>
    <w:rsid w:val="00DB3361"/>
    <w:rsid w:val="00DB5CA6"/>
    <w:rsid w:val="00DB6B31"/>
    <w:rsid w:val="00DB6B5C"/>
    <w:rsid w:val="00DC0184"/>
    <w:rsid w:val="00DC01B7"/>
    <w:rsid w:val="00DC222F"/>
    <w:rsid w:val="00DC31BA"/>
    <w:rsid w:val="00DC65BB"/>
    <w:rsid w:val="00DC6F8F"/>
    <w:rsid w:val="00DD0610"/>
    <w:rsid w:val="00DD1525"/>
    <w:rsid w:val="00DD1CCA"/>
    <w:rsid w:val="00DD4E95"/>
    <w:rsid w:val="00DD5198"/>
    <w:rsid w:val="00DE1A5D"/>
    <w:rsid w:val="00DE36AF"/>
    <w:rsid w:val="00DE5868"/>
    <w:rsid w:val="00DE5A65"/>
    <w:rsid w:val="00DF0FAA"/>
    <w:rsid w:val="00DF1E15"/>
    <w:rsid w:val="00DF4ED3"/>
    <w:rsid w:val="00DF584F"/>
    <w:rsid w:val="00E014E2"/>
    <w:rsid w:val="00E01A47"/>
    <w:rsid w:val="00E03301"/>
    <w:rsid w:val="00E03A0C"/>
    <w:rsid w:val="00E05DA8"/>
    <w:rsid w:val="00E0753C"/>
    <w:rsid w:val="00E078AF"/>
    <w:rsid w:val="00E11634"/>
    <w:rsid w:val="00E13BB9"/>
    <w:rsid w:val="00E13D86"/>
    <w:rsid w:val="00E15EB1"/>
    <w:rsid w:val="00E21774"/>
    <w:rsid w:val="00E2359F"/>
    <w:rsid w:val="00E27A5E"/>
    <w:rsid w:val="00E30384"/>
    <w:rsid w:val="00E343A5"/>
    <w:rsid w:val="00E36DAC"/>
    <w:rsid w:val="00E37055"/>
    <w:rsid w:val="00E370F5"/>
    <w:rsid w:val="00E379F1"/>
    <w:rsid w:val="00E428B2"/>
    <w:rsid w:val="00E476D1"/>
    <w:rsid w:val="00E50159"/>
    <w:rsid w:val="00E715EF"/>
    <w:rsid w:val="00E758FD"/>
    <w:rsid w:val="00E7698F"/>
    <w:rsid w:val="00E80711"/>
    <w:rsid w:val="00E8291C"/>
    <w:rsid w:val="00E8336F"/>
    <w:rsid w:val="00E85E77"/>
    <w:rsid w:val="00E865EA"/>
    <w:rsid w:val="00E900EC"/>
    <w:rsid w:val="00E9122A"/>
    <w:rsid w:val="00E97EEC"/>
    <w:rsid w:val="00EA0194"/>
    <w:rsid w:val="00EA18B0"/>
    <w:rsid w:val="00EA304B"/>
    <w:rsid w:val="00EA3DDE"/>
    <w:rsid w:val="00EA5568"/>
    <w:rsid w:val="00EA66C1"/>
    <w:rsid w:val="00EA7097"/>
    <w:rsid w:val="00EA7FB1"/>
    <w:rsid w:val="00EB4D12"/>
    <w:rsid w:val="00EB5727"/>
    <w:rsid w:val="00EB7362"/>
    <w:rsid w:val="00EB77FA"/>
    <w:rsid w:val="00EC06D8"/>
    <w:rsid w:val="00EC1AD7"/>
    <w:rsid w:val="00EC28B2"/>
    <w:rsid w:val="00ED0E41"/>
    <w:rsid w:val="00ED7FF7"/>
    <w:rsid w:val="00EE3425"/>
    <w:rsid w:val="00EE44F1"/>
    <w:rsid w:val="00EE7020"/>
    <w:rsid w:val="00EF5156"/>
    <w:rsid w:val="00EF6ACB"/>
    <w:rsid w:val="00EF7E19"/>
    <w:rsid w:val="00F00B84"/>
    <w:rsid w:val="00F00D86"/>
    <w:rsid w:val="00F0192B"/>
    <w:rsid w:val="00F06543"/>
    <w:rsid w:val="00F11B6D"/>
    <w:rsid w:val="00F14524"/>
    <w:rsid w:val="00F14792"/>
    <w:rsid w:val="00F16862"/>
    <w:rsid w:val="00F17C7E"/>
    <w:rsid w:val="00F2257C"/>
    <w:rsid w:val="00F23C05"/>
    <w:rsid w:val="00F25C5D"/>
    <w:rsid w:val="00F26723"/>
    <w:rsid w:val="00F2698C"/>
    <w:rsid w:val="00F2750B"/>
    <w:rsid w:val="00F30672"/>
    <w:rsid w:val="00F3121B"/>
    <w:rsid w:val="00F31B2A"/>
    <w:rsid w:val="00F32084"/>
    <w:rsid w:val="00F325B5"/>
    <w:rsid w:val="00F33E95"/>
    <w:rsid w:val="00F34EAB"/>
    <w:rsid w:val="00F3509E"/>
    <w:rsid w:val="00F35ADB"/>
    <w:rsid w:val="00F3702C"/>
    <w:rsid w:val="00F4309B"/>
    <w:rsid w:val="00F46979"/>
    <w:rsid w:val="00F4704A"/>
    <w:rsid w:val="00F4776C"/>
    <w:rsid w:val="00F5036D"/>
    <w:rsid w:val="00F505B9"/>
    <w:rsid w:val="00F608E2"/>
    <w:rsid w:val="00F60DDD"/>
    <w:rsid w:val="00F72D02"/>
    <w:rsid w:val="00F72D09"/>
    <w:rsid w:val="00F748AC"/>
    <w:rsid w:val="00F74C0A"/>
    <w:rsid w:val="00F74DD8"/>
    <w:rsid w:val="00F7583C"/>
    <w:rsid w:val="00F7589B"/>
    <w:rsid w:val="00F7634F"/>
    <w:rsid w:val="00F76950"/>
    <w:rsid w:val="00F80A8B"/>
    <w:rsid w:val="00F829EE"/>
    <w:rsid w:val="00F83168"/>
    <w:rsid w:val="00F83568"/>
    <w:rsid w:val="00F86EB8"/>
    <w:rsid w:val="00F906A0"/>
    <w:rsid w:val="00F93D53"/>
    <w:rsid w:val="00FA0163"/>
    <w:rsid w:val="00FA40E2"/>
    <w:rsid w:val="00FA4C86"/>
    <w:rsid w:val="00FA53AD"/>
    <w:rsid w:val="00FB0823"/>
    <w:rsid w:val="00FB2DFD"/>
    <w:rsid w:val="00FB408B"/>
    <w:rsid w:val="00FB4592"/>
    <w:rsid w:val="00FB4BE6"/>
    <w:rsid w:val="00FB5A8E"/>
    <w:rsid w:val="00FC007C"/>
    <w:rsid w:val="00FC30EE"/>
    <w:rsid w:val="00FC3DE4"/>
    <w:rsid w:val="00FC430D"/>
    <w:rsid w:val="00FC6017"/>
    <w:rsid w:val="00FC6055"/>
    <w:rsid w:val="00FD0564"/>
    <w:rsid w:val="00FE0336"/>
    <w:rsid w:val="00FE0399"/>
    <w:rsid w:val="00FE0550"/>
    <w:rsid w:val="00FE37DB"/>
    <w:rsid w:val="00FE540B"/>
    <w:rsid w:val="00FF0044"/>
    <w:rsid w:val="00FF009C"/>
    <w:rsid w:val="00FF0235"/>
    <w:rsid w:val="00FF02F9"/>
    <w:rsid w:val="00FF07A5"/>
    <w:rsid w:val="00FF2289"/>
    <w:rsid w:val="00FF5D34"/>
    <w:rsid w:val="00FF68E4"/>
    <w:rsid w:val="00FF6E70"/>
    <w:rsid w:val="00FF7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5:docId w15:val="{8901D69D-E5C2-41DB-98C4-2021E9B9E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semiHidden="1" w:unhideWhenUsed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E15EB1"/>
    <w:pPr>
      <w:spacing w:after="120" w:line="276" w:lineRule="auto"/>
      <w:jc w:val="both"/>
    </w:pPr>
    <w:rPr>
      <w:rFonts w:asciiTheme="minorHAnsi" w:hAnsiTheme="minorHAnsi"/>
      <w:sz w:val="22"/>
      <w:szCs w:val="24"/>
    </w:rPr>
  </w:style>
  <w:style w:type="paragraph" w:styleId="berschrift1">
    <w:name w:val="heading 1"/>
    <w:basedOn w:val="Untertitel"/>
    <w:next w:val="Standard"/>
    <w:link w:val="berschrift1Zchn"/>
    <w:uiPriority w:val="9"/>
    <w:qFormat/>
    <w:rsid w:val="00D14BDB"/>
    <w:pPr>
      <w:numPr>
        <w:numId w:val="2"/>
      </w:numPr>
      <w:outlineLvl w:val="0"/>
    </w:pPr>
    <w:rPr>
      <w:rFonts w:asciiTheme="majorHAnsi" w:hAnsiTheme="majorHAnsi"/>
      <w:sz w:val="2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CD0131"/>
    <w:pPr>
      <w:keepNext/>
      <w:numPr>
        <w:ilvl w:val="1"/>
        <w:numId w:val="2"/>
      </w:numPr>
      <w:tabs>
        <w:tab w:val="left" w:pos="851"/>
      </w:tabs>
      <w:spacing w:before="240" w:after="240"/>
      <w:outlineLvl w:val="1"/>
    </w:pPr>
    <w:rPr>
      <w:rFonts w:asciiTheme="majorHAnsi" w:hAnsiTheme="majorHAnsi" w:cs="Arial"/>
      <w:b/>
      <w:bCs/>
      <w:iCs/>
      <w:sz w:val="26"/>
      <w:szCs w:val="28"/>
    </w:rPr>
  </w:style>
  <w:style w:type="paragraph" w:styleId="berschrift3">
    <w:name w:val="heading 3"/>
    <w:basedOn w:val="Standard"/>
    <w:next w:val="Standard"/>
    <w:rsid w:val="002E1CFD"/>
    <w:pPr>
      <w:keepNext/>
      <w:tabs>
        <w:tab w:val="left" w:pos="851"/>
      </w:tabs>
      <w:spacing w:before="240" w:after="240"/>
      <w:outlineLvl w:val="2"/>
    </w:pPr>
    <w:rPr>
      <w:rFonts w:cs="Arial"/>
      <w:bCs/>
      <w:szCs w:val="26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CD0131"/>
    <w:pPr>
      <w:keepNext/>
      <w:keepLines/>
      <w:numPr>
        <w:ilvl w:val="3"/>
        <w:numId w:val="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D0131"/>
    <w:pPr>
      <w:keepNext/>
      <w:keepLines/>
      <w:numPr>
        <w:ilvl w:val="4"/>
        <w:numId w:val="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semiHidden/>
    <w:unhideWhenUsed/>
    <w:qFormat/>
    <w:rsid w:val="00CD0131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semiHidden/>
    <w:unhideWhenUsed/>
    <w:qFormat/>
    <w:rsid w:val="00CD0131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semiHidden/>
    <w:unhideWhenUsed/>
    <w:qFormat/>
    <w:rsid w:val="00CD0131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semiHidden/>
    <w:unhideWhenUsed/>
    <w:qFormat/>
    <w:rsid w:val="00CD0131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205460"/>
    <w:pPr>
      <w:tabs>
        <w:tab w:val="center" w:pos="4536"/>
        <w:tab w:val="right" w:pos="9072"/>
      </w:tabs>
    </w:pPr>
  </w:style>
  <w:style w:type="paragraph" w:customStyle="1" w:styleId="berschrift">
    <w:name w:val="Überschrift"/>
    <w:basedOn w:val="Standard"/>
    <w:next w:val="Standard"/>
    <w:rsid w:val="00B93FB4"/>
    <w:pPr>
      <w:tabs>
        <w:tab w:val="left" w:pos="851"/>
      </w:tabs>
      <w:spacing w:before="480" w:after="240"/>
    </w:pPr>
    <w:rPr>
      <w:b/>
      <w:sz w:val="28"/>
    </w:rPr>
  </w:style>
  <w:style w:type="paragraph" w:styleId="Titel">
    <w:name w:val="Title"/>
    <w:basedOn w:val="Standard"/>
    <w:next w:val="Untertitel"/>
    <w:rsid w:val="00082D29"/>
    <w:pPr>
      <w:spacing w:after="240"/>
    </w:pPr>
    <w:rPr>
      <w:rFonts w:cs="Arial"/>
      <w:b/>
      <w:bCs/>
      <w:kern w:val="28"/>
      <w:sz w:val="36"/>
      <w:szCs w:val="32"/>
    </w:rPr>
  </w:style>
  <w:style w:type="paragraph" w:styleId="Untertitel">
    <w:name w:val="Subtitle"/>
    <w:basedOn w:val="Standard"/>
    <w:next w:val="Standard"/>
    <w:rsid w:val="00205460"/>
    <w:pPr>
      <w:spacing w:after="240"/>
    </w:pPr>
    <w:rPr>
      <w:rFonts w:cs="Arial"/>
      <w:b/>
      <w:sz w:val="32"/>
    </w:rPr>
  </w:style>
  <w:style w:type="paragraph" w:styleId="Sprechblasentext">
    <w:name w:val="Balloon Text"/>
    <w:basedOn w:val="Standard"/>
    <w:link w:val="SprechblasentextZchn"/>
    <w:rsid w:val="002A6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2A6A5D"/>
    <w:rPr>
      <w:rFonts w:ascii="Tahoma" w:hAnsi="Tahoma" w:cs="Tahoma"/>
      <w:sz w:val="16"/>
      <w:szCs w:val="16"/>
    </w:rPr>
  </w:style>
  <w:style w:type="paragraph" w:customStyle="1" w:styleId="Literatur">
    <w:name w:val="Literatur"/>
    <w:rsid w:val="00205460"/>
    <w:pPr>
      <w:ind w:left="567" w:hanging="567"/>
      <w:jc w:val="both"/>
    </w:pPr>
    <w:rPr>
      <w:rFonts w:ascii="Arial" w:hAnsi="Arial"/>
      <w:sz w:val="18"/>
    </w:rPr>
  </w:style>
  <w:style w:type="paragraph" w:customStyle="1" w:styleId="Bildunterschrift">
    <w:name w:val="Bildunterschrift"/>
    <w:next w:val="Standard"/>
    <w:rsid w:val="007A4207"/>
    <w:pPr>
      <w:spacing w:after="240"/>
      <w:jc w:val="center"/>
    </w:pPr>
    <w:rPr>
      <w:rFonts w:asciiTheme="minorHAnsi" w:hAnsiTheme="minorHAnsi"/>
      <w:i/>
    </w:rPr>
  </w:style>
  <w:style w:type="paragraph" w:customStyle="1" w:styleId="Tabellenberschriften">
    <w:name w:val="Tabellenüberschriften"/>
    <w:next w:val="Standard"/>
    <w:rsid w:val="00205460"/>
    <w:pPr>
      <w:spacing w:before="240" w:after="120"/>
    </w:pPr>
    <w:rPr>
      <w:rFonts w:ascii="Arial" w:hAnsi="Arial"/>
      <w:b/>
      <w:sz w:val="18"/>
    </w:rPr>
  </w:style>
  <w:style w:type="paragraph" w:customStyle="1" w:styleId="Gleichungen">
    <w:name w:val="Gleichungen"/>
    <w:basedOn w:val="Standard"/>
    <w:rsid w:val="00DB174F"/>
    <w:pPr>
      <w:tabs>
        <w:tab w:val="right" w:pos="9072"/>
      </w:tabs>
      <w:spacing w:before="240" w:after="240" w:line="240" w:lineRule="auto"/>
      <w:ind w:left="284" w:right="284"/>
    </w:pPr>
    <w:rPr>
      <w:rFonts w:ascii="Arial" w:hAnsi="Arial"/>
      <w:szCs w:val="20"/>
    </w:rPr>
  </w:style>
  <w:style w:type="paragraph" w:styleId="Fuzeile">
    <w:name w:val="footer"/>
    <w:basedOn w:val="Standard"/>
    <w:link w:val="FuzeileZchn"/>
    <w:rsid w:val="00205460"/>
    <w:pPr>
      <w:tabs>
        <w:tab w:val="center" w:pos="4536"/>
        <w:tab w:val="right" w:pos="9072"/>
      </w:tabs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D14BDB"/>
    <w:rPr>
      <w:rFonts w:asciiTheme="majorHAnsi" w:hAnsiTheme="majorHAnsi" w:cs="Arial"/>
      <w:b/>
      <w:sz w:val="28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D0131"/>
    <w:rPr>
      <w:rFonts w:asciiTheme="majorHAnsi" w:hAnsiTheme="majorHAnsi" w:cs="Arial"/>
      <w:b/>
      <w:bCs/>
      <w:iCs/>
      <w:sz w:val="26"/>
      <w:szCs w:val="28"/>
    </w:rPr>
  </w:style>
  <w:style w:type="paragraph" w:styleId="Verzeichnis1">
    <w:name w:val="toc 1"/>
    <w:basedOn w:val="Standard"/>
    <w:next w:val="Standard"/>
    <w:autoRedefine/>
    <w:uiPriority w:val="39"/>
    <w:rsid w:val="00100ED3"/>
    <w:pPr>
      <w:tabs>
        <w:tab w:val="left" w:pos="440"/>
        <w:tab w:val="right" w:leader="dot" w:pos="9062"/>
      </w:tabs>
      <w:spacing w:after="100"/>
    </w:pPr>
  </w:style>
  <w:style w:type="paragraph" w:styleId="Verzeichnis2">
    <w:name w:val="toc 2"/>
    <w:basedOn w:val="Standard"/>
    <w:next w:val="Standard"/>
    <w:autoRedefine/>
    <w:uiPriority w:val="39"/>
    <w:rsid w:val="00BE5E41"/>
    <w:pPr>
      <w:tabs>
        <w:tab w:val="left" w:pos="460"/>
        <w:tab w:val="left" w:pos="709"/>
        <w:tab w:val="left" w:pos="1320"/>
        <w:tab w:val="right" w:leader="dot" w:pos="9072"/>
      </w:tabs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356F31"/>
    <w:rPr>
      <w:color w:val="0000FF" w:themeColor="hyperlink"/>
      <w:u w:val="single"/>
    </w:rPr>
  </w:style>
  <w:style w:type="character" w:customStyle="1" w:styleId="KopfzeileZchn">
    <w:name w:val="Kopfzeile Zchn"/>
    <w:basedOn w:val="Absatz-Standardschriftart"/>
    <w:link w:val="Kopfzeile"/>
    <w:uiPriority w:val="99"/>
    <w:rsid w:val="00356F31"/>
    <w:rPr>
      <w:rFonts w:ascii="Arial" w:hAnsi="Arial"/>
      <w:sz w:val="22"/>
      <w:szCs w:val="24"/>
    </w:rPr>
  </w:style>
  <w:style w:type="character" w:styleId="Seitenzahl">
    <w:name w:val="page number"/>
    <w:basedOn w:val="Absatz-Standardschriftart"/>
    <w:rsid w:val="00356F31"/>
  </w:style>
  <w:style w:type="character" w:customStyle="1" w:styleId="FuzeileZchn">
    <w:name w:val="Fußzeile Zchn"/>
    <w:basedOn w:val="Absatz-Standardschriftart"/>
    <w:link w:val="Fuzeile"/>
    <w:uiPriority w:val="99"/>
    <w:rsid w:val="0055278D"/>
    <w:rPr>
      <w:rFonts w:ascii="Arial" w:hAnsi="Arial"/>
      <w:sz w:val="22"/>
      <w:szCs w:val="24"/>
    </w:rPr>
  </w:style>
  <w:style w:type="paragraph" w:styleId="KeinLeerraum">
    <w:name w:val="No Spacing"/>
    <w:link w:val="KeinLeerraumZchn"/>
    <w:uiPriority w:val="1"/>
    <w:qFormat/>
    <w:rsid w:val="00CD0131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Listenabsatz">
    <w:name w:val="List Paragraph"/>
    <w:basedOn w:val="Standard"/>
    <w:uiPriority w:val="34"/>
    <w:qFormat/>
    <w:rsid w:val="0024062A"/>
    <w:pPr>
      <w:spacing w:after="200"/>
      <w:ind w:left="720"/>
      <w:contextualSpacing/>
    </w:pPr>
    <w:rPr>
      <w:rFonts w:eastAsiaTheme="minorHAnsi" w:cstheme="minorBidi"/>
      <w:szCs w:val="22"/>
      <w:lang w:eastAsia="en-US"/>
    </w:rPr>
  </w:style>
  <w:style w:type="character" w:customStyle="1" w:styleId="KeinLeerraumZchn">
    <w:name w:val="Kein Leerraum Zchn"/>
    <w:link w:val="KeinLeerraum"/>
    <w:uiPriority w:val="1"/>
    <w:rsid w:val="00CD0131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berschrift4Zchn">
    <w:name w:val="Überschrift 4 Zchn"/>
    <w:basedOn w:val="Absatz-Standardschriftart"/>
    <w:link w:val="berschrift4"/>
    <w:semiHidden/>
    <w:rsid w:val="00CD0131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4"/>
    </w:rPr>
  </w:style>
  <w:style w:type="character" w:customStyle="1" w:styleId="berschrift5Zchn">
    <w:name w:val="Überschrift 5 Zchn"/>
    <w:basedOn w:val="Absatz-Standardschriftart"/>
    <w:link w:val="berschrift5"/>
    <w:semiHidden/>
    <w:rsid w:val="00CD0131"/>
    <w:rPr>
      <w:rFonts w:asciiTheme="majorHAnsi" w:eastAsiaTheme="majorEastAsia" w:hAnsiTheme="majorHAnsi" w:cstheme="majorBidi"/>
      <w:color w:val="243F60" w:themeColor="accent1" w:themeShade="7F"/>
      <w:sz w:val="22"/>
      <w:szCs w:val="24"/>
    </w:rPr>
  </w:style>
  <w:style w:type="character" w:customStyle="1" w:styleId="berschrift6Zchn">
    <w:name w:val="Überschrift 6 Zchn"/>
    <w:basedOn w:val="Absatz-Standardschriftart"/>
    <w:link w:val="berschrift6"/>
    <w:semiHidden/>
    <w:rsid w:val="00CD0131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</w:rPr>
  </w:style>
  <w:style w:type="character" w:customStyle="1" w:styleId="berschrift7Zchn">
    <w:name w:val="Überschrift 7 Zchn"/>
    <w:basedOn w:val="Absatz-Standardschriftart"/>
    <w:link w:val="berschrift7"/>
    <w:semiHidden/>
    <w:rsid w:val="00CD0131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</w:rPr>
  </w:style>
  <w:style w:type="character" w:customStyle="1" w:styleId="berschrift8Zchn">
    <w:name w:val="Überschrift 8 Zchn"/>
    <w:basedOn w:val="Absatz-Standardschriftart"/>
    <w:link w:val="berschrift8"/>
    <w:semiHidden/>
    <w:rsid w:val="00CD0131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berschrift9Zchn">
    <w:name w:val="Überschrift 9 Zchn"/>
    <w:basedOn w:val="Absatz-Standardschriftart"/>
    <w:link w:val="berschrift9"/>
    <w:semiHidden/>
    <w:rsid w:val="00CD013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table" w:styleId="Tabellenraster">
    <w:name w:val="Table Grid"/>
    <w:basedOn w:val="NormaleTabelle"/>
    <w:rsid w:val="0049758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bildung">
    <w:name w:val="Abbildung"/>
    <w:basedOn w:val="Standard"/>
    <w:next w:val="Bildunterschrift"/>
    <w:qFormat/>
    <w:rsid w:val="00FE540B"/>
    <w:pPr>
      <w:keepNext/>
      <w:spacing w:before="60" w:after="0"/>
      <w:jc w:val="center"/>
    </w:pPr>
    <w:rPr>
      <w:noProof/>
    </w:rPr>
  </w:style>
  <w:style w:type="paragraph" w:customStyle="1" w:styleId="Notizen">
    <w:name w:val="Notizen"/>
    <w:basedOn w:val="Standard"/>
    <w:qFormat/>
    <w:rsid w:val="0070423B"/>
    <w:pPr>
      <w:spacing w:after="0" w:line="240" w:lineRule="auto"/>
    </w:pPr>
    <w:rPr>
      <w:i/>
      <w:color w:val="0070C0"/>
    </w:rPr>
  </w:style>
  <w:style w:type="paragraph" w:styleId="Beschriftung">
    <w:name w:val="caption"/>
    <w:basedOn w:val="Standard"/>
    <w:next w:val="Standard"/>
    <w:unhideWhenUsed/>
    <w:qFormat/>
    <w:rsid w:val="00FE540B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Verzeichnis3">
    <w:name w:val="toc 3"/>
    <w:basedOn w:val="Standard"/>
    <w:next w:val="Standard"/>
    <w:autoRedefine/>
    <w:uiPriority w:val="39"/>
    <w:rsid w:val="002E1CFD"/>
    <w:pPr>
      <w:spacing w:after="100"/>
      <w:ind w:left="440"/>
    </w:pPr>
  </w:style>
  <w:style w:type="paragraph" w:customStyle="1" w:styleId="Texteng">
    <w:name w:val="Text_eng"/>
    <w:basedOn w:val="Standard"/>
    <w:qFormat/>
    <w:rsid w:val="00DB3361"/>
    <w:pPr>
      <w:spacing w:after="0" w:line="240" w:lineRule="auto"/>
    </w:pPr>
  </w:style>
  <w:style w:type="paragraph" w:customStyle="1" w:styleId="Text">
    <w:name w:val="Text"/>
    <w:basedOn w:val="Standard"/>
    <w:qFormat/>
    <w:rsid w:val="009C109B"/>
    <w:pPr>
      <w:overflowPunct w:val="0"/>
      <w:autoSpaceDE w:val="0"/>
      <w:autoSpaceDN w:val="0"/>
      <w:adjustRightInd w:val="0"/>
      <w:spacing w:before="100" w:after="100" w:line="360" w:lineRule="auto"/>
      <w:textAlignment w:val="baseline"/>
    </w:pPr>
    <w:rPr>
      <w:rFonts w:ascii="Arial" w:hAnsi="Arial"/>
      <w:noProof/>
      <w:szCs w:val="20"/>
    </w:rPr>
  </w:style>
  <w:style w:type="paragraph" w:customStyle="1" w:styleId="Formatvorlageberschrift1Links0cmErsteZeile0cm">
    <w:name w:val="Formatvorlage Überschrift 1 + Links:  0 cm Erste Zeile:  0 cm"/>
    <w:basedOn w:val="berschrift1"/>
    <w:rsid w:val="00100ED3"/>
    <w:pPr>
      <w:pageBreakBefore/>
      <w:numPr>
        <w:numId w:val="1"/>
      </w:numPr>
      <w:spacing w:before="480" w:after="480"/>
    </w:pPr>
    <w:rPr>
      <w:rFonts w:cs="Times New Roman"/>
      <w:bCs/>
      <w:szCs w:val="20"/>
    </w:rPr>
  </w:style>
  <w:style w:type="character" w:styleId="Kommentarzeichen">
    <w:name w:val="annotation reference"/>
    <w:basedOn w:val="Absatz-Standardschriftart"/>
    <w:semiHidden/>
    <w:unhideWhenUsed/>
    <w:rsid w:val="00F0192B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F0192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F0192B"/>
    <w:rPr>
      <w:rFonts w:asciiTheme="minorHAnsi" w:hAnsiTheme="minorHAnsi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F0192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F0192B"/>
    <w:rPr>
      <w:rFonts w:asciiTheme="minorHAnsi" w:hAnsiTheme="minorHAnsi"/>
      <w:b/>
      <w:bCs/>
    </w:rPr>
  </w:style>
  <w:style w:type="paragraph" w:styleId="Funotentext">
    <w:name w:val="footnote text"/>
    <w:basedOn w:val="Standard"/>
    <w:link w:val="FunotentextZchn"/>
    <w:semiHidden/>
    <w:unhideWhenUsed/>
    <w:rsid w:val="008908BB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semiHidden/>
    <w:rsid w:val="008908BB"/>
    <w:rPr>
      <w:rFonts w:asciiTheme="minorHAnsi" w:hAnsiTheme="minorHAnsi"/>
    </w:rPr>
  </w:style>
  <w:style w:type="character" w:styleId="Funotenzeichen">
    <w:name w:val="footnote reference"/>
    <w:basedOn w:val="Absatz-Standardschriftart"/>
    <w:semiHidden/>
    <w:unhideWhenUsed/>
    <w:rsid w:val="008908BB"/>
    <w:rPr>
      <w:vertAlign w:val="superscript"/>
    </w:rPr>
  </w:style>
  <w:style w:type="paragraph" w:styleId="Literaturverzeichnis">
    <w:name w:val="Bibliography"/>
    <w:basedOn w:val="Standard"/>
    <w:next w:val="Standard"/>
    <w:uiPriority w:val="37"/>
    <w:unhideWhenUsed/>
    <w:rsid w:val="00CB7649"/>
  </w:style>
  <w:style w:type="paragraph" w:styleId="StandardWeb">
    <w:name w:val="Normal (Web)"/>
    <w:basedOn w:val="Standard"/>
    <w:uiPriority w:val="99"/>
    <w:semiHidden/>
    <w:unhideWhenUsed/>
    <w:rsid w:val="009A1877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</w:rPr>
  </w:style>
  <w:style w:type="paragraph" w:styleId="berarbeitung">
    <w:name w:val="Revision"/>
    <w:hidden/>
    <w:uiPriority w:val="99"/>
    <w:semiHidden/>
    <w:rsid w:val="009B75DD"/>
    <w:rPr>
      <w:rFonts w:asciiTheme="minorHAnsi" w:hAnsiTheme="minorHAnsi"/>
      <w:sz w:val="22"/>
      <w:szCs w:val="24"/>
    </w:rPr>
  </w:style>
  <w:style w:type="character" w:styleId="BesuchterLink">
    <w:name w:val="FollowedHyperlink"/>
    <w:basedOn w:val="Absatz-Standardschriftart"/>
    <w:semiHidden/>
    <w:unhideWhenUsed/>
    <w:rsid w:val="000D1102"/>
    <w:rPr>
      <w:color w:val="800080" w:themeColor="followedHyperlink"/>
      <w:u w:val="single"/>
    </w:rPr>
  </w:style>
  <w:style w:type="paragraph" w:customStyle="1" w:styleId="Default">
    <w:name w:val="Default"/>
    <w:rsid w:val="00C52D3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Absatz-Standardschriftart"/>
    <w:rsid w:val="00D21D27"/>
  </w:style>
  <w:style w:type="character" w:customStyle="1" w:styleId="Courier10FSchwarz">
    <w:name w:val="Courier10 F Schwarz"/>
    <w:rsid w:val="005014F6"/>
    <w:rPr>
      <w:b/>
      <w:color w:val="000000"/>
      <w:sz w:val="20"/>
      <w:lang w:val="de-DE"/>
    </w:rPr>
  </w:style>
  <w:style w:type="paragraph" w:customStyle="1" w:styleId="StephanBlock">
    <w:name w:val="Stephan Block"/>
    <w:link w:val="StephanBlockZchnZchn"/>
    <w:rsid w:val="005014F6"/>
    <w:pPr>
      <w:tabs>
        <w:tab w:val="left" w:pos="1418"/>
        <w:tab w:val="left" w:pos="2552"/>
        <w:tab w:val="left" w:pos="4253"/>
        <w:tab w:val="left" w:pos="4536"/>
      </w:tabs>
      <w:spacing w:line="312" w:lineRule="auto"/>
      <w:ind w:left="709"/>
      <w:jc w:val="both"/>
    </w:pPr>
    <w:rPr>
      <w:rFonts w:ascii="Arial" w:hAnsi="Arial"/>
      <w:sz w:val="22"/>
    </w:rPr>
  </w:style>
  <w:style w:type="character" w:customStyle="1" w:styleId="StephanBlockZchnZchn">
    <w:name w:val="Stephan Block Zchn Zchn"/>
    <w:link w:val="StephanBlock"/>
    <w:locked/>
    <w:rsid w:val="005014F6"/>
    <w:rPr>
      <w:rFonts w:ascii="Arial" w:hAnsi="Arial"/>
      <w:sz w:val="22"/>
    </w:rPr>
  </w:style>
  <w:style w:type="character" w:styleId="Platzhaltertext">
    <w:name w:val="Placeholder Text"/>
    <w:basedOn w:val="Absatz-Standardschriftart"/>
    <w:uiPriority w:val="99"/>
    <w:semiHidden/>
    <w:rsid w:val="00D16E9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8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85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3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1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92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699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28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662250">
                          <w:marLeft w:val="3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09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7442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5075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0619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5027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69742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35881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08125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7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46413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865464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4331925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15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3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9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40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22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4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56484">
      <w:bodyDiv w:val="1"/>
      <w:marLeft w:val="150"/>
      <w:marRight w:val="15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72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9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8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914303">
                      <w:marLeft w:val="1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5180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98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7755870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34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8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emf"/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04_Musterdateien\Vorlagendatei_Berich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96ADA50-7F82-46C1-BDBE-06F64850F399}"/>
      </w:docPartPr>
      <w:docPartBody>
        <w:p w:rsidR="00142BE3" w:rsidRDefault="00142BE3">
          <w:r w:rsidRPr="00402866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DFBB7B86A2B4C89928360378B1F850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2A050A3-9D98-42D7-A77F-C40DE736CA97}"/>
      </w:docPartPr>
      <w:docPartBody>
        <w:p w:rsidR="001D575B" w:rsidRDefault="00CB527C" w:rsidP="00CB527C">
          <w:pPr>
            <w:pStyle w:val="EDFBB7B86A2B4C89928360378B1F8508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C8169FFEAF854D1BB64F173BA30AFBD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FC260D7-839E-406F-8CF6-B153B7E8CED0}"/>
      </w:docPartPr>
      <w:docPartBody>
        <w:p w:rsidR="001D575B" w:rsidRDefault="00CB527C" w:rsidP="00CB527C">
          <w:pPr>
            <w:pStyle w:val="C8169FFEAF854D1BB64F173BA30AFBDA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BDD04F8E184450FB0C2EE9A80E4F07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5171B10-6840-4F42-A84F-6C9610107943}"/>
      </w:docPartPr>
      <w:docPartBody>
        <w:p w:rsidR="001D575B" w:rsidRDefault="00CB527C" w:rsidP="00CB527C">
          <w:pPr>
            <w:pStyle w:val="BBDD04F8E184450FB0C2EE9A80E4F078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4BE5D6AA774E4FD083195F777951EC8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709AA7B-AD5D-422F-A5B6-70C0C3275733}"/>
      </w:docPartPr>
      <w:docPartBody>
        <w:p w:rsidR="001D575B" w:rsidRDefault="00CB527C" w:rsidP="00CB527C">
          <w:pPr>
            <w:pStyle w:val="4BE5D6AA774E4FD083195F777951EC8C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CB9897EE2EB4FA3AE09F9E5C8013F6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FB31141-B28F-45E6-A217-4473E69192CB}"/>
      </w:docPartPr>
      <w:docPartBody>
        <w:p w:rsidR="001D575B" w:rsidRDefault="00CB527C" w:rsidP="00CB527C">
          <w:pPr>
            <w:pStyle w:val="FCB9897EE2EB4FA3AE09F9E5C8013F63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803EF7169E664EE9A4F80703DBF5C3D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4359126-C8BD-4FF7-ADF5-2F29ABE0A6E8}"/>
      </w:docPartPr>
      <w:docPartBody>
        <w:p w:rsidR="001D575B" w:rsidRDefault="00CB527C" w:rsidP="00CB527C">
          <w:pPr>
            <w:pStyle w:val="803EF7169E664EE9A4F80703DBF5C3DE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CDC9EA8572684BB5BFAD2B3297F513A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3A9C059-2E8E-4F4B-A4E3-DD0E97019893}"/>
      </w:docPartPr>
      <w:docPartBody>
        <w:p w:rsidR="001D575B" w:rsidRDefault="00CB527C" w:rsidP="00CB527C">
          <w:pPr>
            <w:pStyle w:val="CDC9EA8572684BB5BFAD2B3297F513A0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DCC645805CC4F0A96DE8B983570CEE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062535F-E082-4EDF-B266-5005B656DC74}"/>
      </w:docPartPr>
      <w:docPartBody>
        <w:p w:rsidR="001D575B" w:rsidRDefault="00CB527C" w:rsidP="00CB527C">
          <w:pPr>
            <w:pStyle w:val="DDCC645805CC4F0A96DE8B983570CEE3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162F07503EEA406F8469CE17EFBB57C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9B59303-0B1E-4906-9646-0DB1BED53816}"/>
      </w:docPartPr>
      <w:docPartBody>
        <w:p w:rsidR="001D575B" w:rsidRDefault="00CB527C" w:rsidP="00CB527C">
          <w:pPr>
            <w:pStyle w:val="162F07503EEA406F8469CE17EFBB57C1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A04EAA04C987415FB035E3C88F6BCA0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A01B885-1E57-40A1-8F07-6AD795843244}"/>
      </w:docPartPr>
      <w:docPartBody>
        <w:p w:rsidR="001D575B" w:rsidRDefault="00CB527C" w:rsidP="00CB527C">
          <w:pPr>
            <w:pStyle w:val="A04EAA04C987415FB035E3C88F6BCA0E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A16C29DC8A54AB6AA6C4D2C8FB58D5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C1A6D39-4F63-445B-BFAC-7068494FA771}"/>
      </w:docPartPr>
      <w:docPartBody>
        <w:p w:rsidR="001D575B" w:rsidRDefault="00CB527C" w:rsidP="00CB527C">
          <w:pPr>
            <w:pStyle w:val="EA16C29DC8A54AB6AA6C4D2C8FB58D5A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49D39C0769914416B4432F5B051B6B2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C092637-FFA3-4557-A17C-9BA21C29CA45}"/>
      </w:docPartPr>
      <w:docPartBody>
        <w:p w:rsidR="001D575B" w:rsidRDefault="00CB527C" w:rsidP="00CB527C">
          <w:pPr>
            <w:pStyle w:val="49D39C0769914416B4432F5B051B6B20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9F932671BC1842BF86F45604881F547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EEFACF2-DF6D-4506-8370-7F8EE64C7F34}"/>
      </w:docPartPr>
      <w:docPartBody>
        <w:p w:rsidR="001D575B" w:rsidRDefault="00CB527C" w:rsidP="00CB527C">
          <w:pPr>
            <w:pStyle w:val="9F932671BC1842BF86F45604881F5476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045DE890AD7F49028CFC2F8DF2D1969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B7AAE3D-45CE-4A58-BD83-1D11ED2258B1}"/>
      </w:docPartPr>
      <w:docPartBody>
        <w:p w:rsidR="001D575B" w:rsidRDefault="00CB527C" w:rsidP="00CB527C">
          <w:pPr>
            <w:pStyle w:val="045DE890AD7F49028CFC2F8DF2D19692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8EC5A27B9264D66B6BDFEF406E5F36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F7FC9D5-DE0A-4E53-8AE6-BCD2B26620E3}"/>
      </w:docPartPr>
      <w:docPartBody>
        <w:p w:rsidR="001D575B" w:rsidRDefault="00CB527C" w:rsidP="00CB527C">
          <w:pPr>
            <w:pStyle w:val="B8EC5A27B9264D66B6BDFEF406E5F360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012066589A134264BDB3DCD4F761B9F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12A9530-F258-4BE3-824E-AF32BB29157E}"/>
      </w:docPartPr>
      <w:docPartBody>
        <w:p w:rsidR="001D575B" w:rsidRDefault="00CB527C" w:rsidP="00CB527C">
          <w:pPr>
            <w:pStyle w:val="012066589A134264BDB3DCD4F761B9FE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AC4E817AF784F029572D1ABFADB7B9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39C688F-C13A-450B-83A0-38ACB4822998}"/>
      </w:docPartPr>
      <w:docPartBody>
        <w:p w:rsidR="001D575B" w:rsidRDefault="00CB527C" w:rsidP="00CB527C">
          <w:pPr>
            <w:pStyle w:val="FAC4E817AF784F029572D1ABFADB7B97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72312E3457B4E4EB123E79D33ED1B0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33085DB-48DE-43E9-9786-8DBC857AF379}"/>
      </w:docPartPr>
      <w:docPartBody>
        <w:p w:rsidR="001D575B" w:rsidRDefault="00CB527C" w:rsidP="00CB527C">
          <w:pPr>
            <w:pStyle w:val="572312E3457B4E4EB123E79D33ED1B03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0C37EC2A79345529244ED552819557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7A61A82-ABA1-4985-BA1A-FB1951DEBE19}"/>
      </w:docPartPr>
      <w:docPartBody>
        <w:p w:rsidR="001D575B" w:rsidRDefault="00CB527C" w:rsidP="00CB527C">
          <w:pPr>
            <w:pStyle w:val="50C37EC2A79345529244ED5528195571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97A37CE5E7A84479B50454F587991BC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00D6B68-9865-4F71-9099-23E75E2508E5}"/>
      </w:docPartPr>
      <w:docPartBody>
        <w:p w:rsidR="001D575B" w:rsidRDefault="00CB527C" w:rsidP="00CB527C">
          <w:pPr>
            <w:pStyle w:val="97A37CE5E7A84479B50454F587991BC7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73FA86E3FE05484A8A1CE53A4D16FF3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EB37CDE-AAFC-4DE9-ACC9-6D22956FFCE9}"/>
      </w:docPartPr>
      <w:docPartBody>
        <w:p w:rsidR="001D575B" w:rsidRDefault="00CB527C" w:rsidP="00CB527C">
          <w:pPr>
            <w:pStyle w:val="73FA86E3FE05484A8A1CE53A4D16FF3E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5D35A7D2C234DEF94144E8410857D3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6FD35D8-6829-49FA-BDDE-6E0C5E0F3C69}"/>
      </w:docPartPr>
      <w:docPartBody>
        <w:p w:rsidR="001D575B" w:rsidRDefault="00CB527C" w:rsidP="00CB527C">
          <w:pPr>
            <w:pStyle w:val="F5D35A7D2C234DEF94144E8410857D38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70AB39FE67DB4150A10420334C123DA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A0CD487-1F60-453A-A19A-A7309A570E9C}"/>
      </w:docPartPr>
      <w:docPartBody>
        <w:p w:rsidR="001D575B" w:rsidRDefault="00CB527C" w:rsidP="00CB527C">
          <w:pPr>
            <w:pStyle w:val="70AB39FE67DB4150A10420334C123DAC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68F23EB3643A4FE48F30C7D6F16DD97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6D669D7-76BC-480C-A374-13724032AF5E}"/>
      </w:docPartPr>
      <w:docPartBody>
        <w:p w:rsidR="001D575B" w:rsidRDefault="00CB527C" w:rsidP="00CB527C">
          <w:pPr>
            <w:pStyle w:val="68F23EB3643A4FE48F30C7D6F16DD977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D512D075A374A38A95AEBA03544C45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9E080DE-256E-4761-932E-677827B96DF1}"/>
      </w:docPartPr>
      <w:docPartBody>
        <w:p w:rsidR="001D575B" w:rsidRDefault="00CB527C" w:rsidP="00CB527C">
          <w:pPr>
            <w:pStyle w:val="BD512D075A374A38A95AEBA03544C455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9CCCC16A2DB34B5CB6A322C2BC6271A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5DE539D-AADA-4FBE-9B27-E65341DD7C69}"/>
      </w:docPartPr>
      <w:docPartBody>
        <w:p w:rsidR="001D575B" w:rsidRDefault="00CB527C" w:rsidP="00CB527C">
          <w:pPr>
            <w:pStyle w:val="9CCCC16A2DB34B5CB6A322C2BC6271A7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AEA137C112924DA7A470FBF981E1EDB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F1CE7B0-9A54-43FF-B164-C2DF70D03DF1}"/>
      </w:docPartPr>
      <w:docPartBody>
        <w:p w:rsidR="001D575B" w:rsidRDefault="00CB527C" w:rsidP="00CB527C">
          <w:pPr>
            <w:pStyle w:val="AEA137C112924DA7A470FBF981E1EDB6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9B56F331261F49788CF6E03F7FE0AEA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6E3842E-AF15-4A01-BE9A-32FCA3DA4271}"/>
      </w:docPartPr>
      <w:docPartBody>
        <w:p w:rsidR="001D575B" w:rsidRDefault="00CB527C" w:rsidP="00CB527C">
          <w:pPr>
            <w:pStyle w:val="9B56F331261F49788CF6E03F7FE0AEA2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2E19EBD0834D435F8280A9C1C345B03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E275D2F-D326-4EF1-9DAF-D27D394624C7}"/>
      </w:docPartPr>
      <w:docPartBody>
        <w:p w:rsidR="001D575B" w:rsidRDefault="00CB527C" w:rsidP="00CB527C">
          <w:pPr>
            <w:pStyle w:val="2E19EBD0834D435F8280A9C1C345B03F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4C30DBF8B58A45278A41277AC0EFCD5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3CB5569-9D33-4376-AF91-8B210E3C2F8C}"/>
      </w:docPartPr>
      <w:docPartBody>
        <w:p w:rsidR="001D575B" w:rsidRDefault="00CB527C" w:rsidP="00CB527C">
          <w:pPr>
            <w:pStyle w:val="4C30DBF8B58A45278A41277AC0EFCD5B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B2B0B17C4A644399958F598CC5CD75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89A24F4-093B-4A7C-AF34-97782026CFA8}"/>
      </w:docPartPr>
      <w:docPartBody>
        <w:p w:rsidR="001D575B" w:rsidRDefault="00CB527C" w:rsidP="00CB527C">
          <w:pPr>
            <w:pStyle w:val="5B2B0B17C4A644399958F598CC5CD751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390CB34766D245D08A675E5FE43FC18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D6DC484-9F59-4949-A4BF-69901FFDBD8A}"/>
      </w:docPartPr>
      <w:docPartBody>
        <w:p w:rsidR="001D575B" w:rsidRDefault="00CB527C" w:rsidP="00CB527C">
          <w:pPr>
            <w:pStyle w:val="390CB34766D245D08A675E5FE43FC182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A7735650AD5D4C699F92BDB56E81784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6ED4BA6-5317-4C54-B0F5-494847F02682}"/>
      </w:docPartPr>
      <w:docPartBody>
        <w:p w:rsidR="001D575B" w:rsidRDefault="00CB527C" w:rsidP="00CB527C">
          <w:pPr>
            <w:pStyle w:val="A7735650AD5D4C699F92BDB56E817849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1EA97A8D1869488FA81BEF6093E0BC5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148A7AE-5384-45E0-ACF4-9C89D0D33095}"/>
      </w:docPartPr>
      <w:docPartBody>
        <w:p w:rsidR="001D575B" w:rsidRDefault="00CB527C" w:rsidP="00CB527C">
          <w:pPr>
            <w:pStyle w:val="1EA97A8D1869488FA81BEF6093E0BC55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8BD158687203419CA25535B892FF66C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C0048B1-FBC8-48CA-B3DD-696D48A36DAC}"/>
      </w:docPartPr>
      <w:docPartBody>
        <w:p w:rsidR="001D575B" w:rsidRDefault="00CB527C" w:rsidP="00CB527C">
          <w:pPr>
            <w:pStyle w:val="8BD158687203419CA25535B892FF66C6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54F9BEF3F5140BFAD39D43E3E44880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ACF1787-28B8-49D1-B856-C97C5076D64C}"/>
      </w:docPartPr>
      <w:docPartBody>
        <w:p w:rsidR="001D575B" w:rsidRDefault="00CB527C" w:rsidP="00CB527C">
          <w:pPr>
            <w:pStyle w:val="E54F9BEF3F5140BFAD39D43E3E448804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E28849D1CE3445FACEC338413F7D11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3D5B50E-6E00-4BC1-8146-367F33801D53}"/>
      </w:docPartPr>
      <w:docPartBody>
        <w:p w:rsidR="001D575B" w:rsidRDefault="00CB527C" w:rsidP="00CB527C">
          <w:pPr>
            <w:pStyle w:val="5E28849D1CE3445FACEC338413F7D11C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7D2472510DB4A44B9E0515AB4853E2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B8E30B7-5531-4AAF-9827-A5A17908423B}"/>
      </w:docPartPr>
      <w:docPartBody>
        <w:p w:rsidR="001D575B" w:rsidRDefault="00CB527C" w:rsidP="00CB527C">
          <w:pPr>
            <w:pStyle w:val="F7D2472510DB4A44B9E0515AB4853E24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46E915835184DF7B11F21D25ADD5F9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AEE923-F766-4BFE-B4BE-1738375445F6}"/>
      </w:docPartPr>
      <w:docPartBody>
        <w:p w:rsidR="001D575B" w:rsidRDefault="00CB527C" w:rsidP="00CB527C">
          <w:pPr>
            <w:pStyle w:val="D46E915835184DF7B11F21D25ADD5F92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345624B1F8EE4ACB9580EF53FA65699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9C238B4-21D9-4816-830A-F960921C2D72}"/>
      </w:docPartPr>
      <w:docPartBody>
        <w:p w:rsidR="001D575B" w:rsidRDefault="00CB527C" w:rsidP="00CB527C">
          <w:pPr>
            <w:pStyle w:val="345624B1F8EE4ACB9580EF53FA65699A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83A8CE6F3F843B8B62008E95533BB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7DF8F03-5A5E-4ACE-A9F7-17DF187E97E4}"/>
      </w:docPartPr>
      <w:docPartBody>
        <w:p w:rsidR="001D575B" w:rsidRDefault="00CB527C" w:rsidP="00CB527C">
          <w:pPr>
            <w:pStyle w:val="B83A8CE6F3F843B8B62008E95533BB37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82C38470C6F947FCA981006F534B634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6F523F0-E883-43CF-BEA3-82A832FC8F86}"/>
      </w:docPartPr>
      <w:docPartBody>
        <w:p w:rsidR="001D575B" w:rsidRDefault="00CB527C" w:rsidP="00CB527C">
          <w:pPr>
            <w:pStyle w:val="82C38470C6F947FCA981006F534B634F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425D781A0454C8D95DE77CD24F41E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5A1CF55-8315-4DA0-AE2E-05ABD95DA971}"/>
      </w:docPartPr>
      <w:docPartBody>
        <w:p w:rsidR="001D575B" w:rsidRDefault="00CB527C" w:rsidP="00CB527C">
          <w:pPr>
            <w:pStyle w:val="E425D781A0454C8D95DE77CD24F41E26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4AB89F5281B405F92AD38F80A55465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88C1309-8515-4208-A1E3-5EC263018250}"/>
      </w:docPartPr>
      <w:docPartBody>
        <w:p w:rsidR="001D575B" w:rsidRDefault="00CB527C" w:rsidP="00CB527C">
          <w:pPr>
            <w:pStyle w:val="B4AB89F5281B405F92AD38F80A554656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67C26AAF80724BBAB89646088F6C937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DE45D5D-EE79-4974-85E1-6031A676A00D}"/>
      </w:docPartPr>
      <w:docPartBody>
        <w:p w:rsidR="001D575B" w:rsidRDefault="00CB527C" w:rsidP="00CB527C">
          <w:pPr>
            <w:pStyle w:val="67C26AAF80724BBAB89646088F6C937D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4969BE8689ED4C5791ABA349E10EFC7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7B5CC40-4CF4-4C70-8571-4125C3A54DE7}"/>
      </w:docPartPr>
      <w:docPartBody>
        <w:p w:rsidR="005C7E25" w:rsidRDefault="00BE6C08" w:rsidP="00BE6C08">
          <w:pPr>
            <w:pStyle w:val="4969BE8689ED4C5791ABA349E10EFC7E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B9A844CA08FE4B8CAE689DAB02B78B9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9EE2BB8-F852-4008-BBE6-EDF5C12A6B12}"/>
      </w:docPartPr>
      <w:docPartBody>
        <w:p w:rsidR="005C7E25" w:rsidRDefault="00BE6C08" w:rsidP="00BE6C08">
          <w:pPr>
            <w:pStyle w:val="B9A844CA08FE4B8CAE689DAB02B78B99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84F73E8D4784C33B218934CBD77201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551C2ED-1ADA-4B12-B689-6289B684B719}"/>
      </w:docPartPr>
      <w:docPartBody>
        <w:p w:rsidR="005C7E25" w:rsidRDefault="00BE6C08" w:rsidP="00BE6C08">
          <w:pPr>
            <w:pStyle w:val="E84F73E8D4784C33B218934CBD772015"/>
          </w:pPr>
          <w:r w:rsidRPr="00D6381D">
            <w:rPr>
              <w:rStyle w:val="Platzhaltertext"/>
            </w:rPr>
            <w:t>Klicken oder tippen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2BE3"/>
    <w:rsid w:val="00142BE3"/>
    <w:rsid w:val="001D575B"/>
    <w:rsid w:val="005C7E25"/>
    <w:rsid w:val="008E7F32"/>
    <w:rsid w:val="00BE6C08"/>
    <w:rsid w:val="00CB527C"/>
    <w:rsid w:val="00E1758B"/>
    <w:rsid w:val="00E22E55"/>
    <w:rsid w:val="00EB2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BE6C08"/>
    <w:rPr>
      <w:color w:val="808080"/>
    </w:rPr>
  </w:style>
  <w:style w:type="paragraph" w:customStyle="1" w:styleId="EDFBB7B86A2B4C89928360378B1F8508">
    <w:name w:val="EDFBB7B86A2B4C89928360378B1F8508"/>
    <w:rsid w:val="00CB527C"/>
  </w:style>
  <w:style w:type="paragraph" w:customStyle="1" w:styleId="C8169FFEAF854D1BB64F173BA30AFBDA">
    <w:name w:val="C8169FFEAF854D1BB64F173BA30AFBDA"/>
    <w:rsid w:val="00CB527C"/>
  </w:style>
  <w:style w:type="paragraph" w:customStyle="1" w:styleId="BBDD04F8E184450FB0C2EE9A80E4F078">
    <w:name w:val="BBDD04F8E184450FB0C2EE9A80E4F078"/>
    <w:rsid w:val="00CB527C"/>
  </w:style>
  <w:style w:type="paragraph" w:customStyle="1" w:styleId="4BE5D6AA774E4FD083195F777951EC8C">
    <w:name w:val="4BE5D6AA774E4FD083195F777951EC8C"/>
    <w:rsid w:val="00CB527C"/>
  </w:style>
  <w:style w:type="paragraph" w:customStyle="1" w:styleId="FCB9897EE2EB4FA3AE09F9E5C8013F63">
    <w:name w:val="FCB9897EE2EB4FA3AE09F9E5C8013F63"/>
    <w:rsid w:val="00CB527C"/>
  </w:style>
  <w:style w:type="paragraph" w:customStyle="1" w:styleId="803EF7169E664EE9A4F80703DBF5C3DE">
    <w:name w:val="803EF7169E664EE9A4F80703DBF5C3DE"/>
    <w:rsid w:val="00CB527C"/>
  </w:style>
  <w:style w:type="paragraph" w:customStyle="1" w:styleId="CDC9EA8572684BB5BFAD2B3297F513A0">
    <w:name w:val="CDC9EA8572684BB5BFAD2B3297F513A0"/>
    <w:rsid w:val="00CB527C"/>
  </w:style>
  <w:style w:type="paragraph" w:customStyle="1" w:styleId="DDCC645805CC4F0A96DE8B983570CEE3">
    <w:name w:val="DDCC645805CC4F0A96DE8B983570CEE3"/>
    <w:rsid w:val="00CB527C"/>
  </w:style>
  <w:style w:type="paragraph" w:customStyle="1" w:styleId="162F07503EEA406F8469CE17EFBB57C1">
    <w:name w:val="162F07503EEA406F8469CE17EFBB57C1"/>
    <w:rsid w:val="00CB527C"/>
  </w:style>
  <w:style w:type="paragraph" w:customStyle="1" w:styleId="A04EAA04C987415FB035E3C88F6BCA0E">
    <w:name w:val="A04EAA04C987415FB035E3C88F6BCA0E"/>
    <w:rsid w:val="00CB527C"/>
  </w:style>
  <w:style w:type="paragraph" w:customStyle="1" w:styleId="EA16C29DC8A54AB6AA6C4D2C8FB58D5A">
    <w:name w:val="EA16C29DC8A54AB6AA6C4D2C8FB58D5A"/>
    <w:rsid w:val="00CB527C"/>
  </w:style>
  <w:style w:type="paragraph" w:customStyle="1" w:styleId="49D39C0769914416B4432F5B051B6B20">
    <w:name w:val="49D39C0769914416B4432F5B051B6B20"/>
    <w:rsid w:val="00CB527C"/>
  </w:style>
  <w:style w:type="paragraph" w:customStyle="1" w:styleId="9F932671BC1842BF86F45604881F5476">
    <w:name w:val="9F932671BC1842BF86F45604881F5476"/>
    <w:rsid w:val="00CB527C"/>
  </w:style>
  <w:style w:type="paragraph" w:customStyle="1" w:styleId="045DE890AD7F49028CFC2F8DF2D19692">
    <w:name w:val="045DE890AD7F49028CFC2F8DF2D19692"/>
    <w:rsid w:val="00CB527C"/>
  </w:style>
  <w:style w:type="paragraph" w:customStyle="1" w:styleId="B8EC5A27B9264D66B6BDFEF406E5F360">
    <w:name w:val="B8EC5A27B9264D66B6BDFEF406E5F360"/>
    <w:rsid w:val="00CB527C"/>
  </w:style>
  <w:style w:type="paragraph" w:customStyle="1" w:styleId="012066589A134264BDB3DCD4F761B9FE">
    <w:name w:val="012066589A134264BDB3DCD4F761B9FE"/>
    <w:rsid w:val="00CB527C"/>
  </w:style>
  <w:style w:type="paragraph" w:customStyle="1" w:styleId="FAC4E817AF784F029572D1ABFADB7B97">
    <w:name w:val="FAC4E817AF784F029572D1ABFADB7B97"/>
    <w:rsid w:val="00CB527C"/>
  </w:style>
  <w:style w:type="paragraph" w:customStyle="1" w:styleId="572312E3457B4E4EB123E79D33ED1B03">
    <w:name w:val="572312E3457B4E4EB123E79D33ED1B03"/>
    <w:rsid w:val="00CB527C"/>
  </w:style>
  <w:style w:type="paragraph" w:customStyle="1" w:styleId="50C37EC2A79345529244ED5528195571">
    <w:name w:val="50C37EC2A79345529244ED5528195571"/>
    <w:rsid w:val="00CB527C"/>
  </w:style>
  <w:style w:type="paragraph" w:customStyle="1" w:styleId="97A37CE5E7A84479B50454F587991BC7">
    <w:name w:val="97A37CE5E7A84479B50454F587991BC7"/>
    <w:rsid w:val="00CB527C"/>
  </w:style>
  <w:style w:type="paragraph" w:customStyle="1" w:styleId="73FA86E3FE05484A8A1CE53A4D16FF3E">
    <w:name w:val="73FA86E3FE05484A8A1CE53A4D16FF3E"/>
    <w:rsid w:val="00CB527C"/>
  </w:style>
  <w:style w:type="paragraph" w:customStyle="1" w:styleId="F5D35A7D2C234DEF94144E8410857D38">
    <w:name w:val="F5D35A7D2C234DEF94144E8410857D38"/>
    <w:rsid w:val="00CB527C"/>
  </w:style>
  <w:style w:type="paragraph" w:customStyle="1" w:styleId="70AB39FE67DB4150A10420334C123DAC">
    <w:name w:val="70AB39FE67DB4150A10420334C123DAC"/>
    <w:rsid w:val="00CB527C"/>
  </w:style>
  <w:style w:type="paragraph" w:customStyle="1" w:styleId="68F23EB3643A4FE48F30C7D6F16DD977">
    <w:name w:val="68F23EB3643A4FE48F30C7D6F16DD977"/>
    <w:rsid w:val="00CB527C"/>
  </w:style>
  <w:style w:type="paragraph" w:customStyle="1" w:styleId="BD512D075A374A38A95AEBA03544C455">
    <w:name w:val="BD512D075A374A38A95AEBA03544C455"/>
    <w:rsid w:val="00CB527C"/>
  </w:style>
  <w:style w:type="paragraph" w:customStyle="1" w:styleId="9CCCC16A2DB34B5CB6A322C2BC6271A7">
    <w:name w:val="9CCCC16A2DB34B5CB6A322C2BC6271A7"/>
    <w:rsid w:val="00CB527C"/>
  </w:style>
  <w:style w:type="paragraph" w:customStyle="1" w:styleId="AEA137C112924DA7A470FBF981E1EDB6">
    <w:name w:val="AEA137C112924DA7A470FBF981E1EDB6"/>
    <w:rsid w:val="00CB527C"/>
  </w:style>
  <w:style w:type="paragraph" w:customStyle="1" w:styleId="9B56F331261F49788CF6E03F7FE0AEA2">
    <w:name w:val="9B56F331261F49788CF6E03F7FE0AEA2"/>
    <w:rsid w:val="00CB527C"/>
  </w:style>
  <w:style w:type="paragraph" w:customStyle="1" w:styleId="2E19EBD0834D435F8280A9C1C345B03F">
    <w:name w:val="2E19EBD0834D435F8280A9C1C345B03F"/>
    <w:rsid w:val="00CB527C"/>
  </w:style>
  <w:style w:type="paragraph" w:customStyle="1" w:styleId="4C30DBF8B58A45278A41277AC0EFCD5B">
    <w:name w:val="4C30DBF8B58A45278A41277AC0EFCD5B"/>
    <w:rsid w:val="00CB527C"/>
  </w:style>
  <w:style w:type="paragraph" w:customStyle="1" w:styleId="5B2B0B17C4A644399958F598CC5CD751">
    <w:name w:val="5B2B0B17C4A644399958F598CC5CD751"/>
    <w:rsid w:val="00CB527C"/>
  </w:style>
  <w:style w:type="paragraph" w:customStyle="1" w:styleId="390CB34766D245D08A675E5FE43FC182">
    <w:name w:val="390CB34766D245D08A675E5FE43FC182"/>
    <w:rsid w:val="00CB527C"/>
  </w:style>
  <w:style w:type="paragraph" w:customStyle="1" w:styleId="A7735650AD5D4C699F92BDB56E817849">
    <w:name w:val="A7735650AD5D4C699F92BDB56E817849"/>
    <w:rsid w:val="00CB527C"/>
  </w:style>
  <w:style w:type="paragraph" w:customStyle="1" w:styleId="1EA97A8D1869488FA81BEF6093E0BC55">
    <w:name w:val="1EA97A8D1869488FA81BEF6093E0BC55"/>
    <w:rsid w:val="00CB527C"/>
  </w:style>
  <w:style w:type="paragraph" w:customStyle="1" w:styleId="8BD158687203419CA25535B892FF66C6">
    <w:name w:val="8BD158687203419CA25535B892FF66C6"/>
    <w:rsid w:val="00CB527C"/>
  </w:style>
  <w:style w:type="paragraph" w:customStyle="1" w:styleId="E54F9BEF3F5140BFAD39D43E3E448804">
    <w:name w:val="E54F9BEF3F5140BFAD39D43E3E448804"/>
    <w:rsid w:val="00CB527C"/>
  </w:style>
  <w:style w:type="paragraph" w:customStyle="1" w:styleId="5E28849D1CE3445FACEC338413F7D11C">
    <w:name w:val="5E28849D1CE3445FACEC338413F7D11C"/>
    <w:rsid w:val="00CB527C"/>
  </w:style>
  <w:style w:type="paragraph" w:customStyle="1" w:styleId="F7D2472510DB4A44B9E0515AB4853E24">
    <w:name w:val="F7D2472510DB4A44B9E0515AB4853E24"/>
    <w:rsid w:val="00CB527C"/>
  </w:style>
  <w:style w:type="paragraph" w:customStyle="1" w:styleId="D46E915835184DF7B11F21D25ADD5F92">
    <w:name w:val="D46E915835184DF7B11F21D25ADD5F92"/>
    <w:rsid w:val="00CB527C"/>
  </w:style>
  <w:style w:type="paragraph" w:customStyle="1" w:styleId="345624B1F8EE4ACB9580EF53FA65699A">
    <w:name w:val="345624B1F8EE4ACB9580EF53FA65699A"/>
    <w:rsid w:val="00CB527C"/>
  </w:style>
  <w:style w:type="paragraph" w:customStyle="1" w:styleId="B83A8CE6F3F843B8B62008E95533BB37">
    <w:name w:val="B83A8CE6F3F843B8B62008E95533BB37"/>
    <w:rsid w:val="00CB527C"/>
  </w:style>
  <w:style w:type="paragraph" w:customStyle="1" w:styleId="82C38470C6F947FCA981006F534B634F">
    <w:name w:val="82C38470C6F947FCA981006F534B634F"/>
    <w:rsid w:val="00CB527C"/>
  </w:style>
  <w:style w:type="paragraph" w:customStyle="1" w:styleId="E425D781A0454C8D95DE77CD24F41E26">
    <w:name w:val="E425D781A0454C8D95DE77CD24F41E26"/>
    <w:rsid w:val="00CB527C"/>
  </w:style>
  <w:style w:type="paragraph" w:customStyle="1" w:styleId="B4AB89F5281B405F92AD38F80A554656">
    <w:name w:val="B4AB89F5281B405F92AD38F80A554656"/>
    <w:rsid w:val="00CB527C"/>
  </w:style>
  <w:style w:type="paragraph" w:customStyle="1" w:styleId="67C26AAF80724BBAB89646088F6C937D">
    <w:name w:val="67C26AAF80724BBAB89646088F6C937D"/>
    <w:rsid w:val="00CB527C"/>
  </w:style>
  <w:style w:type="paragraph" w:customStyle="1" w:styleId="1C33B9AA5A184DB2A4BA4123E31FDD1D">
    <w:name w:val="1C33B9AA5A184DB2A4BA4123E31FDD1D"/>
    <w:rsid w:val="00BE6C08"/>
  </w:style>
  <w:style w:type="paragraph" w:customStyle="1" w:styleId="4969BE8689ED4C5791ABA349E10EFC7E">
    <w:name w:val="4969BE8689ED4C5791ABA349E10EFC7E"/>
    <w:rsid w:val="00BE6C08"/>
  </w:style>
  <w:style w:type="paragraph" w:customStyle="1" w:styleId="743ED4DB109C4385AFDDCFA30FBF7BA5">
    <w:name w:val="743ED4DB109C4385AFDDCFA30FBF7BA5"/>
    <w:rsid w:val="00BE6C08"/>
  </w:style>
  <w:style w:type="paragraph" w:customStyle="1" w:styleId="B9A844CA08FE4B8CAE689DAB02B78B99">
    <w:name w:val="B9A844CA08FE4B8CAE689DAB02B78B99"/>
    <w:rsid w:val="00BE6C08"/>
  </w:style>
  <w:style w:type="paragraph" w:customStyle="1" w:styleId="008504939ABD4DCABBE78E0F80C5AF4E">
    <w:name w:val="008504939ABD4DCABBE78E0F80C5AF4E"/>
    <w:rsid w:val="00BE6C08"/>
  </w:style>
  <w:style w:type="paragraph" w:customStyle="1" w:styleId="E84F73E8D4784C33B218934CBD772015">
    <w:name w:val="E84F73E8D4784C33B218934CBD772015"/>
    <w:rsid w:val="00BE6C0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>
  <b:Source>
    <b:Tag>01_Zil</b:Tag>
    <b:SourceType>Misc</b:SourceType>
    <b:Guid>{74557CE1-3FDC-4977-8CB0-09CB52B9C552}</b:Guid>
    <b:Title>Besprechungsnotiz vom xx.xx.</b:Title>
    <b:Year>2015</b:Year>
    <b:City>Heidelberg Uni</b:City>
    <b:Author>
      <b:Author>
        <b:NameList>
          <b:Person>
            <b:Last>Zillich</b:Last>
            <b:First>Karl</b:First>
          </b:Person>
        </b:NameList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87977673-9BE8-44B3-9254-43CF2A228D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Vorlagendatei_Bericht.dotx</Template>
  <TotalTime>0</TotalTime>
  <Pages>12</Pages>
  <Words>2412</Words>
  <Characters>17660</Characters>
  <Application>Microsoft Office Word</Application>
  <DocSecurity>0</DocSecurity>
  <Lines>147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20032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Schillo, Nicole</dc:creator>
  <cp:lastModifiedBy>Knappe, Brigitte</cp:lastModifiedBy>
  <cp:revision>2</cp:revision>
  <cp:lastPrinted>2018-10-16T10:36:00Z</cp:lastPrinted>
  <dcterms:created xsi:type="dcterms:W3CDTF">2018-10-31T08:22:00Z</dcterms:created>
  <dcterms:modified xsi:type="dcterms:W3CDTF">2018-10-31T08:22:00Z</dcterms:modified>
</cp:coreProperties>
</file>